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1A8A1" w14:textId="36264625" w:rsidR="00184658" w:rsidRPr="00B56FFA" w:rsidRDefault="00184658" w:rsidP="00BE2271">
      <w:pPr>
        <w:tabs>
          <w:tab w:val="right" w:pos="9972"/>
        </w:tabs>
        <w:spacing w:after="0"/>
        <w:rPr>
          <w:rFonts w:ascii="Arial" w:hAnsi="Arial" w:cs="Arial"/>
          <w:b/>
          <w:sz w:val="22"/>
          <w:szCs w:val="24"/>
        </w:rPr>
      </w:pPr>
      <w:bookmarkStart w:id="0" w:name="_Hlk495298459"/>
      <w:r w:rsidRPr="00B56FFA">
        <w:rPr>
          <w:rFonts w:ascii="Arial" w:hAnsi="Arial" w:cs="Arial"/>
          <w:b/>
          <w:sz w:val="22"/>
          <w:szCs w:val="24"/>
        </w:rPr>
        <w:t>3GPP TSG-RAN WG</w:t>
      </w:r>
      <w:r w:rsidR="006B17F5">
        <w:rPr>
          <w:rFonts w:ascii="Arial" w:hAnsi="Arial" w:cs="Arial"/>
          <w:b/>
          <w:sz w:val="22"/>
          <w:szCs w:val="24"/>
        </w:rPr>
        <w:t>4</w:t>
      </w:r>
      <w:r w:rsidRPr="00B56FFA">
        <w:rPr>
          <w:rFonts w:ascii="Arial" w:hAnsi="Arial" w:cs="Arial"/>
          <w:b/>
          <w:sz w:val="22"/>
          <w:szCs w:val="24"/>
        </w:rPr>
        <w:t xml:space="preserve"> #</w:t>
      </w:r>
      <w:r w:rsidR="00856DEB" w:rsidRPr="00B56FFA">
        <w:rPr>
          <w:rFonts w:ascii="Arial" w:hAnsi="Arial" w:cs="Arial"/>
          <w:b/>
          <w:sz w:val="22"/>
          <w:szCs w:val="24"/>
        </w:rPr>
        <w:t>1</w:t>
      </w:r>
      <w:r w:rsidR="00CE484F" w:rsidRPr="00B56FFA">
        <w:rPr>
          <w:rFonts w:ascii="Arial" w:hAnsi="Arial" w:cs="Arial"/>
          <w:b/>
          <w:sz w:val="22"/>
          <w:szCs w:val="24"/>
        </w:rPr>
        <w:t>1</w:t>
      </w:r>
      <w:r w:rsidR="006B17F5">
        <w:rPr>
          <w:rFonts w:ascii="Arial" w:hAnsi="Arial" w:cs="Arial"/>
          <w:b/>
          <w:sz w:val="22"/>
          <w:szCs w:val="24"/>
        </w:rPr>
        <w:t>2</w:t>
      </w:r>
      <w:r w:rsidRPr="00B56FFA">
        <w:rPr>
          <w:rFonts w:ascii="Arial" w:hAnsi="Arial" w:cs="Arial"/>
          <w:b/>
          <w:sz w:val="22"/>
          <w:szCs w:val="24"/>
        </w:rPr>
        <w:tab/>
      </w:r>
      <w:r w:rsidR="00542458" w:rsidRPr="00B56FFA">
        <w:rPr>
          <w:rFonts w:ascii="Arial" w:hAnsi="Arial" w:cs="Arial"/>
          <w:b/>
          <w:sz w:val="22"/>
          <w:szCs w:val="24"/>
        </w:rPr>
        <w:t>R</w:t>
      </w:r>
      <w:r w:rsidR="006B17F5">
        <w:rPr>
          <w:rFonts w:ascii="Arial" w:hAnsi="Arial" w:cs="Arial"/>
          <w:b/>
          <w:sz w:val="22"/>
          <w:szCs w:val="24"/>
        </w:rPr>
        <w:t>4</w:t>
      </w:r>
      <w:r w:rsidR="00542458" w:rsidRPr="00B56FFA">
        <w:rPr>
          <w:rFonts w:ascii="Arial" w:hAnsi="Arial" w:cs="Arial"/>
          <w:b/>
          <w:sz w:val="22"/>
          <w:szCs w:val="24"/>
        </w:rPr>
        <w:t>-</w:t>
      </w:r>
      <w:r w:rsidR="00EC47B3" w:rsidRPr="00EC47B3">
        <w:rPr>
          <w:rFonts w:ascii="Arial" w:hAnsi="Arial" w:cs="Arial"/>
          <w:b/>
          <w:sz w:val="22"/>
          <w:szCs w:val="24"/>
        </w:rPr>
        <w:t>24</w:t>
      </w:r>
      <w:r w:rsidR="00FC57FF">
        <w:rPr>
          <w:rFonts w:ascii="Arial" w:hAnsi="Arial" w:cs="Arial"/>
          <w:b/>
          <w:sz w:val="22"/>
          <w:szCs w:val="24"/>
        </w:rPr>
        <w:t>11785</w:t>
      </w:r>
    </w:p>
    <w:p w14:paraId="11D9F0EF" w14:textId="18DED1ED" w:rsidR="00C8121F" w:rsidRPr="00B56FFA" w:rsidRDefault="006B17F5" w:rsidP="00BE2271">
      <w:pPr>
        <w:pStyle w:val="Footer"/>
        <w:tabs>
          <w:tab w:val="right" w:pos="9972"/>
        </w:tabs>
        <w:jc w:val="both"/>
        <w:rPr>
          <w:bCs/>
          <w:i w:val="0"/>
          <w:sz w:val="22"/>
        </w:rPr>
      </w:pPr>
      <w:r>
        <w:rPr>
          <w:rFonts w:cs="Arial"/>
          <w:i w:val="0"/>
          <w:sz w:val="22"/>
          <w:szCs w:val="24"/>
        </w:rPr>
        <w:t>Maastricht</w:t>
      </w:r>
      <w:r w:rsidR="00DF4E9A" w:rsidRPr="00B56FFA">
        <w:rPr>
          <w:rFonts w:cs="Arial"/>
          <w:i w:val="0"/>
          <w:sz w:val="22"/>
          <w:szCs w:val="24"/>
        </w:rPr>
        <w:t xml:space="preserve">, </w:t>
      </w:r>
      <w:r>
        <w:rPr>
          <w:rFonts w:cs="Arial"/>
          <w:i w:val="0"/>
          <w:sz w:val="22"/>
          <w:szCs w:val="24"/>
        </w:rPr>
        <w:t>Netherlands</w:t>
      </w:r>
      <w:r w:rsidR="00B5258B" w:rsidRPr="00B56FFA">
        <w:rPr>
          <w:rFonts w:cs="Arial"/>
          <w:i w:val="0"/>
          <w:sz w:val="22"/>
          <w:szCs w:val="24"/>
        </w:rPr>
        <w:t xml:space="preserve">, </w:t>
      </w:r>
      <w:r w:rsidR="00633081">
        <w:rPr>
          <w:rFonts w:cs="Arial"/>
          <w:i w:val="0"/>
          <w:sz w:val="22"/>
          <w:szCs w:val="24"/>
        </w:rPr>
        <w:t>August</w:t>
      </w:r>
      <w:r>
        <w:rPr>
          <w:rFonts w:cs="Arial"/>
          <w:i w:val="0"/>
          <w:sz w:val="22"/>
          <w:szCs w:val="24"/>
        </w:rPr>
        <w:t xml:space="preserve"> 19-23</w:t>
      </w:r>
      <w:r w:rsidR="00E87CB1" w:rsidRPr="00B56FFA">
        <w:rPr>
          <w:rFonts w:cs="Arial"/>
          <w:i w:val="0"/>
          <w:sz w:val="22"/>
          <w:szCs w:val="24"/>
        </w:rPr>
        <w:t>, 202</w:t>
      </w:r>
      <w:r w:rsidR="00B423B7" w:rsidRPr="00B56FFA">
        <w:rPr>
          <w:rFonts w:cs="Arial"/>
          <w:i w:val="0"/>
          <w:sz w:val="22"/>
          <w:szCs w:val="24"/>
        </w:rPr>
        <w:t>4</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2A3DB3D0"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B815CD">
        <w:rPr>
          <w:rFonts w:ascii="Arial" w:hAnsi="Arial"/>
          <w:sz w:val="22"/>
        </w:rPr>
        <w:t>10.</w:t>
      </w:r>
      <w:r w:rsidR="00AD3B6B">
        <w:rPr>
          <w:rFonts w:ascii="Arial" w:hAnsi="Arial"/>
          <w:sz w:val="22"/>
        </w:rPr>
        <w:t>1.2.1</w:t>
      </w:r>
      <w:r w:rsidR="00AD3B6B">
        <w:rPr>
          <w:rFonts w:ascii="Arial" w:hAnsi="Arial"/>
          <w:sz w:val="22"/>
        </w:rPr>
        <w:tab/>
        <w:t>Specification improvement</w:t>
      </w:r>
      <w:r w:rsidR="00BC5ACF">
        <w:rPr>
          <w:rFonts w:ascii="Arial" w:hAnsi="Arial"/>
          <w:sz w:val="22"/>
        </w:rPr>
        <w:t xml:space="preserve"> in R19 timeframe</w:t>
      </w:r>
      <w:r w:rsidR="00425D5A">
        <w:rPr>
          <w:rFonts w:ascii="Arial" w:hAnsi="Arial"/>
          <w:sz w:val="22"/>
        </w:rPr>
        <w:t xml:space="preserve"> </w:t>
      </w:r>
    </w:p>
    <w:p w14:paraId="41F022EE" w14:textId="1643444E" w:rsidR="00CE5F5F" w:rsidRPr="00CF3102" w:rsidRDefault="00CE5F5F" w:rsidP="00CE5F5F">
      <w:pPr>
        <w:tabs>
          <w:tab w:val="left" w:pos="1985"/>
        </w:tabs>
        <w:rPr>
          <w:rFonts w:ascii="Arial" w:hAnsi="Arial"/>
          <w:sz w:val="22"/>
          <w:szCs w:val="22"/>
        </w:rPr>
      </w:pPr>
      <w:r w:rsidRPr="00B56FFA">
        <w:rPr>
          <w:rFonts w:ascii="Arial" w:hAnsi="Arial"/>
          <w:b/>
          <w:sz w:val="22"/>
        </w:rPr>
        <w:t xml:space="preserve">Source: </w:t>
      </w:r>
      <w:r w:rsidRPr="00B56FFA">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05FA8EA8" w14:textId="52725B26" w:rsidR="00A63D06" w:rsidRPr="00C1690D" w:rsidRDefault="0045039C" w:rsidP="00A63D06">
      <w:pPr>
        <w:ind w:left="1988" w:hanging="1988"/>
        <w:rPr>
          <w:rFonts w:ascii="Arial" w:hAnsi="Arial"/>
          <w:sz w:val="22"/>
          <w:szCs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0E262C" w:rsidRPr="000E262C">
        <w:rPr>
          <w:rFonts w:ascii="Arial" w:hAnsi="Arial" w:cs="Arial"/>
          <w:sz w:val="22"/>
          <w:szCs w:val="22"/>
        </w:rPr>
        <w:t>On improvements</w:t>
      </w:r>
      <w:r w:rsidR="00EF7B4D">
        <w:rPr>
          <w:rFonts w:ascii="Arial" w:hAnsi="Arial" w:cs="Arial"/>
          <w:sz w:val="22"/>
          <w:szCs w:val="22"/>
        </w:rPr>
        <w:t xml:space="preserve"> of Rel-19 RRM specification</w:t>
      </w:r>
      <w:r w:rsidR="00936834">
        <w:rPr>
          <w:rFonts w:ascii="Arial" w:hAnsi="Arial" w:cs="Arial"/>
          <w:sz w:val="22"/>
          <w:szCs w:val="22"/>
        </w:rPr>
        <w:t>s</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6FE11F0C" w14:textId="412008F9" w:rsidR="009312A6" w:rsidRDefault="00BC6F1F" w:rsidP="00332407">
      <w:pPr>
        <w:rPr>
          <w:rFonts w:eastAsia="Times New Roman"/>
          <w:szCs w:val="22"/>
        </w:rPr>
      </w:pPr>
      <w:r>
        <w:rPr>
          <w:rFonts w:eastAsia="Times New Roman"/>
          <w:szCs w:val="22"/>
        </w:rPr>
        <w:t xml:space="preserve">In RAN4 #111, </w:t>
      </w:r>
      <w:r w:rsidR="00B04029">
        <w:rPr>
          <w:rFonts w:eastAsia="Times New Roman"/>
          <w:szCs w:val="22"/>
        </w:rPr>
        <w:t xml:space="preserve">good </w:t>
      </w:r>
      <w:r>
        <w:rPr>
          <w:rFonts w:eastAsia="Times New Roman"/>
          <w:szCs w:val="22"/>
        </w:rPr>
        <w:t>progress has been made</w:t>
      </w:r>
      <w:r w:rsidR="00B04029">
        <w:rPr>
          <w:rFonts w:eastAsia="Times New Roman"/>
          <w:szCs w:val="22"/>
        </w:rPr>
        <w:t xml:space="preserve"> regarding the RRM specification improvement</w:t>
      </w:r>
      <w:r w:rsidR="00616E23">
        <w:rPr>
          <w:rFonts w:eastAsia="Times New Roman"/>
          <w:szCs w:val="22"/>
        </w:rPr>
        <w:t xml:space="preserve"> </w:t>
      </w:r>
      <w:r w:rsidR="00616E23">
        <w:rPr>
          <w:rFonts w:eastAsia="Times New Roman"/>
          <w:szCs w:val="22"/>
        </w:rPr>
        <w:fldChar w:fldCharType="begin"/>
      </w:r>
      <w:r w:rsidR="00616E23">
        <w:rPr>
          <w:rFonts w:eastAsia="Times New Roman"/>
          <w:szCs w:val="22"/>
        </w:rPr>
        <w:instrText xml:space="preserve"> REF _Ref173924428 \n \h </w:instrText>
      </w:r>
      <w:r w:rsidR="00616E23">
        <w:rPr>
          <w:rFonts w:eastAsia="Times New Roman"/>
          <w:szCs w:val="22"/>
        </w:rPr>
      </w:r>
      <w:r w:rsidR="00616E23">
        <w:rPr>
          <w:rFonts w:eastAsia="Times New Roman"/>
          <w:szCs w:val="22"/>
        </w:rPr>
        <w:fldChar w:fldCharType="separate"/>
      </w:r>
      <w:r w:rsidR="00616E23">
        <w:rPr>
          <w:rFonts w:eastAsia="Times New Roman"/>
          <w:szCs w:val="22"/>
        </w:rPr>
        <w:t>[1]</w:t>
      </w:r>
      <w:r w:rsidR="00616E23">
        <w:rPr>
          <w:rFonts w:eastAsia="Times New Roman"/>
          <w:szCs w:val="22"/>
        </w:rPr>
        <w:fldChar w:fldCharType="end"/>
      </w:r>
      <w:r w:rsidR="00616E23">
        <w:rPr>
          <w:rFonts w:eastAsia="Times New Roman"/>
          <w:szCs w:val="22"/>
        </w:rPr>
        <w:t>.</w:t>
      </w:r>
      <w:r w:rsidR="00B04029">
        <w:rPr>
          <w:rFonts w:eastAsia="Times New Roman"/>
          <w:szCs w:val="22"/>
        </w:rPr>
        <w:t xml:space="preserve"> </w:t>
      </w:r>
      <w:r w:rsidR="00616E23">
        <w:rPr>
          <w:rFonts w:eastAsia="Times New Roman"/>
          <w:szCs w:val="22"/>
        </w:rPr>
        <w:t>T</w:t>
      </w:r>
      <w:r w:rsidR="00127D50">
        <w:rPr>
          <w:rFonts w:eastAsia="Times New Roman"/>
          <w:szCs w:val="22"/>
        </w:rPr>
        <w:t xml:space="preserve">he following agreements </w:t>
      </w:r>
      <w:r w:rsidR="00BE6BA5">
        <w:rPr>
          <w:rFonts w:eastAsia="Times New Roman"/>
          <w:szCs w:val="22"/>
        </w:rPr>
        <w:t>were achieved</w:t>
      </w:r>
      <w:r w:rsidR="005A317B">
        <w:rPr>
          <w:rFonts w:eastAsia="Times New Roman"/>
          <w:szCs w:val="22"/>
        </w:rPr>
        <w:t xml:space="preserve"> </w:t>
      </w:r>
      <w:r w:rsidR="005A317B">
        <w:rPr>
          <w:rFonts w:eastAsia="Times New Roman"/>
          <w:szCs w:val="22"/>
        </w:rPr>
        <w:fldChar w:fldCharType="begin"/>
      </w:r>
      <w:r w:rsidR="005A317B">
        <w:rPr>
          <w:rFonts w:eastAsia="Times New Roman"/>
          <w:szCs w:val="22"/>
        </w:rPr>
        <w:instrText xml:space="preserve"> REF _Ref173924185 \n \h </w:instrText>
      </w:r>
      <w:r w:rsidR="005A317B">
        <w:rPr>
          <w:rFonts w:eastAsia="Times New Roman"/>
          <w:szCs w:val="22"/>
        </w:rPr>
      </w:r>
      <w:r w:rsidR="005A317B">
        <w:rPr>
          <w:rFonts w:eastAsia="Times New Roman"/>
          <w:szCs w:val="22"/>
        </w:rPr>
        <w:fldChar w:fldCharType="separate"/>
      </w:r>
      <w:r w:rsidR="005A317B">
        <w:rPr>
          <w:rFonts w:eastAsia="Times New Roman"/>
          <w:szCs w:val="22"/>
        </w:rPr>
        <w:t>[2]</w:t>
      </w:r>
      <w:r w:rsidR="005A317B">
        <w:rPr>
          <w:rFonts w:eastAsia="Times New Roman"/>
          <w:szCs w:val="22"/>
        </w:rPr>
        <w:fldChar w:fldCharType="end"/>
      </w:r>
      <w:r w:rsidR="00127D50">
        <w:rPr>
          <w:rFonts w:eastAsia="Times New Roman"/>
          <w:szCs w:val="22"/>
        </w:rPr>
        <w:t>.</w:t>
      </w:r>
    </w:p>
    <w:p w14:paraId="7C9CCE95" w14:textId="64D652CD" w:rsidR="00263166" w:rsidRPr="00332407" w:rsidRDefault="00BF647B" w:rsidP="00363270">
      <w:pPr>
        <w:spacing w:before="240"/>
        <w:rPr>
          <w:sz w:val="22"/>
          <w:szCs w:val="22"/>
        </w:rPr>
      </w:pPr>
      <w:r>
        <w:rPr>
          <w:noProof/>
        </w:rPr>
        <mc:AlternateContent>
          <mc:Choice Requires="wps">
            <w:drawing>
              <wp:anchor distT="0" distB="0" distL="114300" distR="114300" simplePos="0" relativeHeight="251658242" behindDoc="0" locked="0" layoutInCell="1" allowOverlap="1" wp14:anchorId="7E1D608F" wp14:editId="45B24B67">
                <wp:simplePos x="0" y="0"/>
                <wp:positionH relativeFrom="column">
                  <wp:posOffset>0</wp:posOffset>
                </wp:positionH>
                <wp:positionV relativeFrom="paragraph">
                  <wp:posOffset>0</wp:posOffset>
                </wp:positionV>
                <wp:extent cx="1828800" cy="1828800"/>
                <wp:effectExtent l="0" t="0" r="0" b="0"/>
                <wp:wrapSquare wrapText="bothSides"/>
                <wp:docPr id="99000630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4501F2C" w14:textId="77777777" w:rsidR="00BF647B" w:rsidRPr="00A34DA1" w:rsidRDefault="00BF647B" w:rsidP="00555636">
                            <w:pPr>
                              <w:pStyle w:val="ListParagraph"/>
                              <w:numPr>
                                <w:ilvl w:val="0"/>
                                <w:numId w:val="12"/>
                              </w:numPr>
                              <w:overflowPunct w:val="0"/>
                              <w:autoSpaceDE w:val="0"/>
                              <w:autoSpaceDN w:val="0"/>
                              <w:adjustRightInd w:val="0"/>
                              <w:spacing w:after="180"/>
                              <w:jc w:val="left"/>
                              <w:textAlignment w:val="baseline"/>
                            </w:pPr>
                            <w:r>
                              <w:rPr>
                                <w:rFonts w:eastAsia="SimSun"/>
                                <w:color w:val="000000" w:themeColor="text1"/>
                                <w:szCs w:val="24"/>
                                <w:lang w:eastAsia="zh-CN"/>
                              </w:rPr>
                              <w:t>Agreement:</w:t>
                            </w:r>
                          </w:p>
                          <w:p w14:paraId="00C8A491" w14:textId="77777777" w:rsidR="00BF647B" w:rsidRPr="00A34DA1" w:rsidRDefault="00BF647B" w:rsidP="00555636">
                            <w:pPr>
                              <w:pStyle w:val="ListParagraph"/>
                              <w:numPr>
                                <w:ilvl w:val="1"/>
                                <w:numId w:val="12"/>
                              </w:numPr>
                              <w:overflowPunct w:val="0"/>
                              <w:autoSpaceDE w:val="0"/>
                              <w:autoSpaceDN w:val="0"/>
                              <w:adjustRightInd w:val="0"/>
                              <w:spacing w:after="180"/>
                              <w:jc w:val="left"/>
                              <w:textAlignment w:val="baseline"/>
                              <w:rPr>
                                <w:color w:val="000000" w:themeColor="text1"/>
                                <w:szCs w:val="24"/>
                                <w:lang w:eastAsia="zh-CN"/>
                              </w:rPr>
                            </w:pPr>
                            <w:r>
                              <w:rPr>
                                <w:color w:val="000000" w:themeColor="text1"/>
                                <w:szCs w:val="24"/>
                                <w:lang w:eastAsia="zh-CN"/>
                              </w:rPr>
                              <w:t xml:space="preserve">Issue1: </w:t>
                            </w:r>
                            <w:r w:rsidRPr="00A34DA1">
                              <w:rPr>
                                <w:color w:val="000000" w:themeColor="text1"/>
                                <w:szCs w:val="24"/>
                                <w:lang w:eastAsia="zh-CN"/>
                              </w:rPr>
                              <w:t>[]</w:t>
                            </w:r>
                            <w:r>
                              <w:rPr>
                                <w:color w:val="000000" w:themeColor="text1"/>
                                <w:szCs w:val="24"/>
                                <w:lang w:eastAsia="zh-CN"/>
                              </w:rPr>
                              <w:t>, “TBD” and “FFS” clean up</w:t>
                            </w:r>
                          </w:p>
                          <w:p w14:paraId="2C5E1064" w14:textId="77777777" w:rsidR="00BF647B" w:rsidRPr="000C0DDB" w:rsidRDefault="00BF647B" w:rsidP="00555636">
                            <w:pPr>
                              <w:pStyle w:val="ListParagraph"/>
                              <w:numPr>
                                <w:ilvl w:val="2"/>
                                <w:numId w:val="12"/>
                              </w:numPr>
                              <w:overflowPunct w:val="0"/>
                              <w:autoSpaceDE w:val="0"/>
                              <w:autoSpaceDN w:val="0"/>
                              <w:adjustRightInd w:val="0"/>
                              <w:spacing w:after="180"/>
                              <w:jc w:val="left"/>
                              <w:textAlignment w:val="baseline"/>
                            </w:pPr>
                            <w:r>
                              <w:rPr>
                                <w:color w:val="000000" w:themeColor="text1"/>
                                <w:szCs w:val="24"/>
                                <w:lang w:eastAsia="zh-CN"/>
                              </w:rPr>
                              <w:t xml:space="preserve">The case, which is not an obvious editorial revision and subject to the technical discussion, should be listed separately and excluded from this exercise. </w:t>
                            </w:r>
                          </w:p>
                          <w:p w14:paraId="2FA78B45" w14:textId="77777777" w:rsidR="00BF647B" w:rsidRPr="000C0DDB" w:rsidRDefault="00BF647B" w:rsidP="00555636">
                            <w:pPr>
                              <w:pStyle w:val="ListParagraph"/>
                              <w:numPr>
                                <w:ilvl w:val="1"/>
                                <w:numId w:val="12"/>
                              </w:numPr>
                              <w:overflowPunct w:val="0"/>
                              <w:autoSpaceDE w:val="0"/>
                              <w:autoSpaceDN w:val="0"/>
                              <w:adjustRightInd w:val="0"/>
                              <w:spacing w:after="180"/>
                              <w:jc w:val="left"/>
                              <w:textAlignment w:val="baseline"/>
                            </w:pPr>
                            <w:r>
                              <w:rPr>
                                <w:iCs/>
                              </w:rPr>
                              <w:t xml:space="preserve">Issue2: </w:t>
                            </w:r>
                            <w:r w:rsidRPr="000C0DDB">
                              <w:rPr>
                                <w:iCs/>
                              </w:rPr>
                              <w:t>Terminology/style inconsistency, incorrect notation/symbols/abbreviation, undefined abbreviations, redundant information/notes</w:t>
                            </w:r>
                            <w:r>
                              <w:rPr>
                                <w:iCs/>
                              </w:rPr>
                              <w:t xml:space="preserve"> clean up</w:t>
                            </w:r>
                          </w:p>
                          <w:p w14:paraId="4996AB39" w14:textId="77777777" w:rsidR="00BF647B" w:rsidRPr="000C0DDB" w:rsidRDefault="00BF647B" w:rsidP="00555636">
                            <w:pPr>
                              <w:pStyle w:val="ListParagraph"/>
                              <w:numPr>
                                <w:ilvl w:val="2"/>
                                <w:numId w:val="12"/>
                              </w:numPr>
                              <w:overflowPunct w:val="0"/>
                              <w:autoSpaceDE w:val="0"/>
                              <w:autoSpaceDN w:val="0"/>
                              <w:adjustRightInd w:val="0"/>
                              <w:spacing w:after="180"/>
                              <w:jc w:val="left"/>
                              <w:textAlignment w:val="baseline"/>
                            </w:pPr>
                            <w:r>
                              <w:t>If the revision results in an update in Section 3, TS38.133, it should be indicated separately.</w:t>
                            </w:r>
                          </w:p>
                          <w:p w14:paraId="34338109" w14:textId="77777777" w:rsidR="00BF647B" w:rsidRPr="000C0DDB" w:rsidRDefault="00BF647B" w:rsidP="00555636">
                            <w:pPr>
                              <w:pStyle w:val="ListParagraph"/>
                              <w:numPr>
                                <w:ilvl w:val="2"/>
                                <w:numId w:val="12"/>
                              </w:numPr>
                              <w:overflowPunct w:val="0"/>
                              <w:autoSpaceDE w:val="0"/>
                              <w:autoSpaceDN w:val="0"/>
                              <w:adjustRightInd w:val="0"/>
                              <w:spacing w:after="180"/>
                              <w:jc w:val="left"/>
                              <w:textAlignment w:val="baseline"/>
                            </w:pPr>
                            <w:r>
                              <w:rPr>
                                <w:color w:val="000000" w:themeColor="text1"/>
                                <w:szCs w:val="24"/>
                                <w:lang w:eastAsia="zh-CN"/>
                              </w:rPr>
                              <w:t xml:space="preserve">The case, which is not an obvious editorial revision and subject to the technical discussion, should be excluded from this exercise. </w:t>
                            </w:r>
                          </w:p>
                          <w:p w14:paraId="36EA17D4" w14:textId="77777777" w:rsidR="00BF647B" w:rsidRPr="00E53E8C" w:rsidRDefault="00BF647B" w:rsidP="00555636">
                            <w:pPr>
                              <w:pStyle w:val="ListParagraph"/>
                              <w:numPr>
                                <w:ilvl w:val="1"/>
                                <w:numId w:val="12"/>
                              </w:numPr>
                              <w:overflowPunct w:val="0"/>
                              <w:autoSpaceDE w:val="0"/>
                              <w:autoSpaceDN w:val="0"/>
                              <w:adjustRightInd w:val="0"/>
                              <w:spacing w:after="180"/>
                              <w:jc w:val="left"/>
                              <w:textAlignment w:val="baseline"/>
                            </w:pPr>
                            <w:r>
                              <w:rPr>
                                <w:color w:val="000000" w:themeColor="text1"/>
                                <w:szCs w:val="24"/>
                                <w:lang w:eastAsia="zh-CN"/>
                              </w:rPr>
                              <w:t>Issue3: Empty test cases clean up</w:t>
                            </w:r>
                          </w:p>
                          <w:p w14:paraId="4DA0E686" w14:textId="77777777" w:rsidR="00BF647B" w:rsidRPr="002539FE" w:rsidRDefault="00BF647B" w:rsidP="00555636">
                            <w:pPr>
                              <w:pStyle w:val="ListParagraph"/>
                              <w:numPr>
                                <w:ilvl w:val="2"/>
                                <w:numId w:val="12"/>
                              </w:numPr>
                              <w:overflowPunct w:val="0"/>
                              <w:autoSpaceDE w:val="0"/>
                              <w:autoSpaceDN w:val="0"/>
                              <w:adjustRightInd w:val="0"/>
                              <w:spacing w:after="180"/>
                              <w:textAlignment w:val="baseline"/>
                              <w:rPr>
                                <w:color w:val="000000" w:themeColor="text1"/>
                                <w:lang w:val="x-none" w:eastAsia="zh-CN"/>
                              </w:rPr>
                            </w:pPr>
                            <w:r w:rsidRPr="00E53E8C">
                              <w:rPr>
                                <w:color w:val="000000" w:themeColor="text1"/>
                                <w:szCs w:val="24"/>
                                <w:lang w:val="x-none" w:eastAsia="zh-CN"/>
                              </w:rPr>
                              <w:t xml:space="preserve">Empty test cases </w:t>
                            </w:r>
                            <w:r w:rsidRPr="00E53E8C">
                              <w:rPr>
                                <w:color w:val="000000" w:themeColor="text1"/>
                                <w:szCs w:val="24"/>
                                <w:lang w:eastAsia="zh-CN"/>
                              </w:rPr>
                              <w:t xml:space="preserve">in Annex A of TS 38.133 </w:t>
                            </w:r>
                            <w:r w:rsidRPr="00E53E8C">
                              <w:rPr>
                                <w:color w:val="000000" w:themeColor="text1"/>
                                <w:szCs w:val="24"/>
                                <w:lang w:val="x-none" w:eastAsia="zh-CN"/>
                              </w:rPr>
                              <w:t>can be made void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E1D608F"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4501F2C" w14:textId="77777777" w:rsidR="00BF647B" w:rsidRPr="00A34DA1" w:rsidRDefault="00BF647B" w:rsidP="00555636">
                      <w:pPr>
                        <w:pStyle w:val="ListParagraph"/>
                        <w:numPr>
                          <w:ilvl w:val="0"/>
                          <w:numId w:val="12"/>
                        </w:numPr>
                        <w:overflowPunct w:val="0"/>
                        <w:autoSpaceDE w:val="0"/>
                        <w:autoSpaceDN w:val="0"/>
                        <w:adjustRightInd w:val="0"/>
                        <w:spacing w:after="180"/>
                        <w:jc w:val="left"/>
                        <w:textAlignment w:val="baseline"/>
                      </w:pPr>
                      <w:r>
                        <w:rPr>
                          <w:rFonts w:eastAsia="SimSun"/>
                          <w:color w:val="000000" w:themeColor="text1"/>
                          <w:szCs w:val="24"/>
                          <w:lang w:eastAsia="zh-CN"/>
                        </w:rPr>
                        <w:t>Agreement:</w:t>
                      </w:r>
                    </w:p>
                    <w:p w14:paraId="00C8A491" w14:textId="77777777" w:rsidR="00BF647B" w:rsidRPr="00A34DA1" w:rsidRDefault="00BF647B" w:rsidP="00555636">
                      <w:pPr>
                        <w:pStyle w:val="ListParagraph"/>
                        <w:numPr>
                          <w:ilvl w:val="1"/>
                          <w:numId w:val="12"/>
                        </w:numPr>
                        <w:overflowPunct w:val="0"/>
                        <w:autoSpaceDE w:val="0"/>
                        <w:autoSpaceDN w:val="0"/>
                        <w:adjustRightInd w:val="0"/>
                        <w:spacing w:after="180"/>
                        <w:jc w:val="left"/>
                        <w:textAlignment w:val="baseline"/>
                        <w:rPr>
                          <w:color w:val="000000" w:themeColor="text1"/>
                          <w:szCs w:val="24"/>
                          <w:lang w:eastAsia="zh-CN"/>
                        </w:rPr>
                      </w:pPr>
                      <w:r>
                        <w:rPr>
                          <w:color w:val="000000" w:themeColor="text1"/>
                          <w:szCs w:val="24"/>
                          <w:lang w:eastAsia="zh-CN"/>
                        </w:rPr>
                        <w:t xml:space="preserve">Issue1: </w:t>
                      </w:r>
                      <w:r w:rsidRPr="00A34DA1">
                        <w:rPr>
                          <w:color w:val="000000" w:themeColor="text1"/>
                          <w:szCs w:val="24"/>
                          <w:lang w:eastAsia="zh-CN"/>
                        </w:rPr>
                        <w:t>[]</w:t>
                      </w:r>
                      <w:r>
                        <w:rPr>
                          <w:color w:val="000000" w:themeColor="text1"/>
                          <w:szCs w:val="24"/>
                          <w:lang w:eastAsia="zh-CN"/>
                        </w:rPr>
                        <w:t>, “TBD” and “FFS” clean up</w:t>
                      </w:r>
                    </w:p>
                    <w:p w14:paraId="2C5E1064" w14:textId="77777777" w:rsidR="00BF647B" w:rsidRPr="000C0DDB" w:rsidRDefault="00BF647B" w:rsidP="00555636">
                      <w:pPr>
                        <w:pStyle w:val="ListParagraph"/>
                        <w:numPr>
                          <w:ilvl w:val="2"/>
                          <w:numId w:val="12"/>
                        </w:numPr>
                        <w:overflowPunct w:val="0"/>
                        <w:autoSpaceDE w:val="0"/>
                        <w:autoSpaceDN w:val="0"/>
                        <w:adjustRightInd w:val="0"/>
                        <w:spacing w:after="180"/>
                        <w:jc w:val="left"/>
                        <w:textAlignment w:val="baseline"/>
                      </w:pPr>
                      <w:r>
                        <w:rPr>
                          <w:color w:val="000000" w:themeColor="text1"/>
                          <w:szCs w:val="24"/>
                          <w:lang w:eastAsia="zh-CN"/>
                        </w:rPr>
                        <w:t xml:space="preserve">The case, which is not an obvious editorial revision and subject to the technical discussion, should be listed separately and excluded from this exercise. </w:t>
                      </w:r>
                    </w:p>
                    <w:p w14:paraId="2FA78B45" w14:textId="77777777" w:rsidR="00BF647B" w:rsidRPr="000C0DDB" w:rsidRDefault="00BF647B" w:rsidP="00555636">
                      <w:pPr>
                        <w:pStyle w:val="ListParagraph"/>
                        <w:numPr>
                          <w:ilvl w:val="1"/>
                          <w:numId w:val="12"/>
                        </w:numPr>
                        <w:overflowPunct w:val="0"/>
                        <w:autoSpaceDE w:val="0"/>
                        <w:autoSpaceDN w:val="0"/>
                        <w:adjustRightInd w:val="0"/>
                        <w:spacing w:after="180"/>
                        <w:jc w:val="left"/>
                        <w:textAlignment w:val="baseline"/>
                      </w:pPr>
                      <w:r>
                        <w:rPr>
                          <w:iCs/>
                        </w:rPr>
                        <w:t xml:space="preserve">Issue2: </w:t>
                      </w:r>
                      <w:r w:rsidRPr="000C0DDB">
                        <w:rPr>
                          <w:iCs/>
                        </w:rPr>
                        <w:t>Terminology/style inconsistency, incorrect notation/symbols/abbreviation, undefined abbreviations, redundant information/notes</w:t>
                      </w:r>
                      <w:r>
                        <w:rPr>
                          <w:iCs/>
                        </w:rPr>
                        <w:t xml:space="preserve"> clean up</w:t>
                      </w:r>
                    </w:p>
                    <w:p w14:paraId="4996AB39" w14:textId="77777777" w:rsidR="00BF647B" w:rsidRPr="000C0DDB" w:rsidRDefault="00BF647B" w:rsidP="00555636">
                      <w:pPr>
                        <w:pStyle w:val="ListParagraph"/>
                        <w:numPr>
                          <w:ilvl w:val="2"/>
                          <w:numId w:val="12"/>
                        </w:numPr>
                        <w:overflowPunct w:val="0"/>
                        <w:autoSpaceDE w:val="0"/>
                        <w:autoSpaceDN w:val="0"/>
                        <w:adjustRightInd w:val="0"/>
                        <w:spacing w:after="180"/>
                        <w:jc w:val="left"/>
                        <w:textAlignment w:val="baseline"/>
                      </w:pPr>
                      <w:r>
                        <w:t>If the revision results in an update in Section 3, TS38.133, it should be indicated separately.</w:t>
                      </w:r>
                    </w:p>
                    <w:p w14:paraId="34338109" w14:textId="77777777" w:rsidR="00BF647B" w:rsidRPr="000C0DDB" w:rsidRDefault="00BF647B" w:rsidP="00555636">
                      <w:pPr>
                        <w:pStyle w:val="ListParagraph"/>
                        <w:numPr>
                          <w:ilvl w:val="2"/>
                          <w:numId w:val="12"/>
                        </w:numPr>
                        <w:overflowPunct w:val="0"/>
                        <w:autoSpaceDE w:val="0"/>
                        <w:autoSpaceDN w:val="0"/>
                        <w:adjustRightInd w:val="0"/>
                        <w:spacing w:after="180"/>
                        <w:jc w:val="left"/>
                        <w:textAlignment w:val="baseline"/>
                      </w:pPr>
                      <w:r>
                        <w:rPr>
                          <w:color w:val="000000" w:themeColor="text1"/>
                          <w:szCs w:val="24"/>
                          <w:lang w:eastAsia="zh-CN"/>
                        </w:rPr>
                        <w:t xml:space="preserve">The case, which is not an obvious editorial revision and subject to the technical discussion, should be excluded from this exercise. </w:t>
                      </w:r>
                    </w:p>
                    <w:p w14:paraId="36EA17D4" w14:textId="77777777" w:rsidR="00BF647B" w:rsidRPr="00E53E8C" w:rsidRDefault="00BF647B" w:rsidP="00555636">
                      <w:pPr>
                        <w:pStyle w:val="ListParagraph"/>
                        <w:numPr>
                          <w:ilvl w:val="1"/>
                          <w:numId w:val="12"/>
                        </w:numPr>
                        <w:overflowPunct w:val="0"/>
                        <w:autoSpaceDE w:val="0"/>
                        <w:autoSpaceDN w:val="0"/>
                        <w:adjustRightInd w:val="0"/>
                        <w:spacing w:after="180"/>
                        <w:jc w:val="left"/>
                        <w:textAlignment w:val="baseline"/>
                      </w:pPr>
                      <w:r>
                        <w:rPr>
                          <w:color w:val="000000" w:themeColor="text1"/>
                          <w:szCs w:val="24"/>
                          <w:lang w:eastAsia="zh-CN"/>
                        </w:rPr>
                        <w:t>Issue3: Empty test cases clean up</w:t>
                      </w:r>
                    </w:p>
                    <w:p w14:paraId="4DA0E686" w14:textId="77777777" w:rsidR="00BF647B" w:rsidRPr="002539FE" w:rsidRDefault="00BF647B" w:rsidP="00555636">
                      <w:pPr>
                        <w:pStyle w:val="ListParagraph"/>
                        <w:numPr>
                          <w:ilvl w:val="2"/>
                          <w:numId w:val="12"/>
                        </w:numPr>
                        <w:overflowPunct w:val="0"/>
                        <w:autoSpaceDE w:val="0"/>
                        <w:autoSpaceDN w:val="0"/>
                        <w:adjustRightInd w:val="0"/>
                        <w:spacing w:after="180"/>
                        <w:textAlignment w:val="baseline"/>
                        <w:rPr>
                          <w:color w:val="000000" w:themeColor="text1"/>
                          <w:lang w:val="x-none" w:eastAsia="zh-CN"/>
                        </w:rPr>
                      </w:pPr>
                      <w:r w:rsidRPr="00E53E8C">
                        <w:rPr>
                          <w:color w:val="000000" w:themeColor="text1"/>
                          <w:szCs w:val="24"/>
                          <w:lang w:val="x-none" w:eastAsia="zh-CN"/>
                        </w:rPr>
                        <w:t xml:space="preserve">Empty test cases </w:t>
                      </w:r>
                      <w:r w:rsidRPr="00E53E8C">
                        <w:rPr>
                          <w:color w:val="000000" w:themeColor="text1"/>
                          <w:szCs w:val="24"/>
                          <w:lang w:eastAsia="zh-CN"/>
                        </w:rPr>
                        <w:t xml:space="preserve">in Annex A of TS 38.133 </w:t>
                      </w:r>
                      <w:r w:rsidRPr="00E53E8C">
                        <w:rPr>
                          <w:color w:val="000000" w:themeColor="text1"/>
                          <w:szCs w:val="24"/>
                          <w:lang w:val="x-none" w:eastAsia="zh-CN"/>
                        </w:rPr>
                        <w:t>can be made void</w:t>
                      </w:r>
                    </w:p>
                  </w:txbxContent>
                </v:textbox>
                <w10:wrap type="square"/>
              </v:shape>
            </w:pict>
          </mc:Fallback>
        </mc:AlternateContent>
      </w:r>
      <w:r w:rsidR="00332407">
        <w:rPr>
          <w:sz w:val="22"/>
          <w:szCs w:val="22"/>
        </w:rPr>
        <w:t xml:space="preserve">In this contribution we provide our views and </w:t>
      </w:r>
      <w:r w:rsidR="00363270">
        <w:rPr>
          <w:sz w:val="22"/>
          <w:szCs w:val="22"/>
        </w:rPr>
        <w:t xml:space="preserve">additional </w:t>
      </w:r>
      <w:r w:rsidR="00332407">
        <w:rPr>
          <w:sz w:val="22"/>
          <w:szCs w:val="22"/>
        </w:rPr>
        <w:t>proposals to improve the quality of the RRM spec.</w:t>
      </w:r>
    </w:p>
    <w:p w14:paraId="756CCAB5" w14:textId="77777777" w:rsidR="00FD39E1" w:rsidRDefault="00F51EAC" w:rsidP="00263166">
      <w:pPr>
        <w:pStyle w:val="Heading1"/>
        <w:rPr>
          <w:lang w:val="en-US"/>
        </w:rPr>
      </w:pPr>
      <w:r w:rsidRPr="00B56FFA">
        <w:rPr>
          <w:lang w:val="en-US"/>
        </w:rPr>
        <w:t>Discussion</w:t>
      </w:r>
    </w:p>
    <w:p w14:paraId="693166EF" w14:textId="2769B9B9" w:rsidR="00CB7240" w:rsidRPr="00B56FFA" w:rsidRDefault="00FD39E1" w:rsidP="00FD39E1">
      <w:r>
        <w:rPr>
          <w:noProof/>
        </w:rPr>
        <mc:AlternateContent>
          <mc:Choice Requires="wps">
            <w:drawing>
              <wp:anchor distT="0" distB="0" distL="114300" distR="114300" simplePos="0" relativeHeight="251658243" behindDoc="0" locked="0" layoutInCell="1" allowOverlap="1" wp14:anchorId="468C7087" wp14:editId="4AA57A84">
                <wp:simplePos x="0" y="0"/>
                <wp:positionH relativeFrom="column">
                  <wp:posOffset>0</wp:posOffset>
                </wp:positionH>
                <wp:positionV relativeFrom="paragraph">
                  <wp:posOffset>205740</wp:posOffset>
                </wp:positionV>
                <wp:extent cx="1828800" cy="1828800"/>
                <wp:effectExtent l="0" t="0" r="24130" b="26670"/>
                <wp:wrapSquare wrapText="bothSides"/>
                <wp:docPr id="10424836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DD4DFB7" w14:textId="77777777" w:rsidR="00FD39E1" w:rsidRPr="00F6264F" w:rsidRDefault="00FD39E1" w:rsidP="00FD39E1">
                            <w:r w:rsidRPr="00F6264F">
                              <w:t>Agreement:</w:t>
                            </w:r>
                          </w:p>
                          <w:p w14:paraId="1A97674B" w14:textId="77777777" w:rsidR="00FD39E1" w:rsidRDefault="00FD39E1" w:rsidP="00555636">
                            <w:pPr>
                              <w:pStyle w:val="ListParagraph"/>
                              <w:numPr>
                                <w:ilvl w:val="0"/>
                                <w:numId w:val="13"/>
                              </w:numPr>
                              <w:overflowPunct w:val="0"/>
                              <w:autoSpaceDE w:val="0"/>
                              <w:autoSpaceDN w:val="0"/>
                              <w:adjustRightInd w:val="0"/>
                              <w:spacing w:after="180"/>
                              <w:jc w:val="left"/>
                              <w:textAlignment w:val="baseline"/>
                            </w:pPr>
                            <w:r>
                              <w:t xml:space="preserve">The summary of other identified issues, where RAN4 has not yet decided if, when and how to address, is listed as below. Depending on the discussion in both RAN4 and RAN, these issues and the </w:t>
                            </w:r>
                            <w:r w:rsidRPr="00481009">
                              <w:t xml:space="preserve">associated guideline for drafting rules, </w:t>
                            </w:r>
                            <w:r>
                              <w:t>can be revisited.</w:t>
                            </w:r>
                          </w:p>
                          <w:p w14:paraId="3D626CCE" w14:textId="77777777" w:rsidR="00FD39E1" w:rsidRDefault="00FD39E1" w:rsidP="00555636">
                            <w:pPr>
                              <w:pStyle w:val="ListParagraph"/>
                              <w:numPr>
                                <w:ilvl w:val="1"/>
                                <w:numId w:val="13"/>
                              </w:numPr>
                              <w:overflowPunct w:val="0"/>
                              <w:autoSpaceDE w:val="0"/>
                              <w:autoSpaceDN w:val="0"/>
                              <w:adjustRightInd w:val="0"/>
                              <w:spacing w:after="180"/>
                              <w:jc w:val="left"/>
                              <w:textAlignment w:val="baseline"/>
                            </w:pPr>
                            <w:r w:rsidRPr="00844B67">
                              <w:t>Hierarchy of indent</w:t>
                            </w:r>
                          </w:p>
                          <w:p w14:paraId="03F4FC66" w14:textId="77777777" w:rsidR="00FD39E1" w:rsidRDefault="00FD39E1" w:rsidP="00555636">
                            <w:pPr>
                              <w:pStyle w:val="ListParagraph"/>
                              <w:numPr>
                                <w:ilvl w:val="1"/>
                                <w:numId w:val="13"/>
                              </w:numPr>
                              <w:overflowPunct w:val="0"/>
                              <w:autoSpaceDE w:val="0"/>
                              <w:autoSpaceDN w:val="0"/>
                              <w:adjustRightInd w:val="0"/>
                              <w:spacing w:after="180"/>
                              <w:jc w:val="left"/>
                              <w:textAlignment w:val="baseline"/>
                            </w:pPr>
                            <w:r w:rsidRPr="00844B67">
                              <w:t>Suffix alignment</w:t>
                            </w:r>
                          </w:p>
                          <w:p w14:paraId="68837532" w14:textId="77777777" w:rsidR="00FD39E1" w:rsidRDefault="00FD39E1" w:rsidP="00555636">
                            <w:pPr>
                              <w:pStyle w:val="ListParagraph"/>
                              <w:numPr>
                                <w:ilvl w:val="1"/>
                                <w:numId w:val="13"/>
                              </w:numPr>
                              <w:overflowPunct w:val="0"/>
                              <w:autoSpaceDE w:val="0"/>
                              <w:autoSpaceDN w:val="0"/>
                              <w:adjustRightInd w:val="0"/>
                              <w:spacing w:after="180"/>
                              <w:jc w:val="left"/>
                              <w:textAlignment w:val="baseline"/>
                            </w:pPr>
                            <w:r>
                              <w:t>U</w:t>
                            </w:r>
                            <w:r w:rsidRPr="00844B67">
                              <w:t>nused test configurations</w:t>
                            </w:r>
                          </w:p>
                          <w:p w14:paraId="1633FC72" w14:textId="77777777" w:rsidR="00FD39E1" w:rsidRDefault="00FD39E1" w:rsidP="00555636">
                            <w:pPr>
                              <w:pStyle w:val="ListParagraph"/>
                              <w:numPr>
                                <w:ilvl w:val="1"/>
                                <w:numId w:val="13"/>
                              </w:numPr>
                              <w:overflowPunct w:val="0"/>
                              <w:autoSpaceDE w:val="0"/>
                              <w:autoSpaceDN w:val="0"/>
                              <w:adjustRightInd w:val="0"/>
                              <w:spacing w:after="180"/>
                              <w:jc w:val="left"/>
                              <w:textAlignment w:val="baseline"/>
                            </w:pPr>
                            <w:r w:rsidRPr="00844B67">
                              <w:t xml:space="preserve">Duplicated requirements  </w:t>
                            </w:r>
                          </w:p>
                          <w:p w14:paraId="63686FDD" w14:textId="77777777" w:rsidR="00FD39E1" w:rsidRPr="00EA3C12" w:rsidRDefault="00FD39E1" w:rsidP="00555636">
                            <w:pPr>
                              <w:pStyle w:val="ListParagraph"/>
                              <w:numPr>
                                <w:ilvl w:val="1"/>
                                <w:numId w:val="13"/>
                              </w:numPr>
                              <w:overflowPunct w:val="0"/>
                              <w:autoSpaceDE w:val="0"/>
                              <w:autoSpaceDN w:val="0"/>
                              <w:adjustRightInd w:val="0"/>
                              <w:spacing w:after="180"/>
                              <w:textAlignment w:val="baseline"/>
                            </w:pPr>
                            <w:r w:rsidRPr="00481009">
                              <w:t>Modal verbs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68C7087" id="_x0000_s1027" type="#_x0000_t202" style="position:absolute;left:0;text-align:left;margin-left:0;margin-top:16.2pt;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" filled="f" strokeweight=".5pt">
                <v:textbox style="mso-fit-shape-to-text:t">
                  <w:txbxContent>
                    <w:p w14:paraId="6DD4DFB7" w14:textId="77777777" w:rsidR="00FD39E1" w:rsidRPr="00F6264F" w:rsidRDefault="00FD39E1" w:rsidP="00FD39E1">
                      <w:r w:rsidRPr="00F6264F">
                        <w:t>Agreement:</w:t>
                      </w:r>
                    </w:p>
                    <w:p w14:paraId="1A97674B" w14:textId="77777777" w:rsidR="00FD39E1" w:rsidRDefault="00FD39E1" w:rsidP="00555636">
                      <w:pPr>
                        <w:pStyle w:val="ListParagraph"/>
                        <w:numPr>
                          <w:ilvl w:val="0"/>
                          <w:numId w:val="13"/>
                        </w:numPr>
                        <w:overflowPunct w:val="0"/>
                        <w:autoSpaceDE w:val="0"/>
                        <w:autoSpaceDN w:val="0"/>
                        <w:adjustRightInd w:val="0"/>
                        <w:spacing w:after="180"/>
                        <w:jc w:val="left"/>
                        <w:textAlignment w:val="baseline"/>
                      </w:pPr>
                      <w:r>
                        <w:t xml:space="preserve">The summary of other identified issues, where RAN4 has not yet decided if, when and how to address, is listed as below. Depending on the discussion in both RAN4 and RAN, these issues and the </w:t>
                      </w:r>
                      <w:r w:rsidRPr="00481009">
                        <w:t xml:space="preserve">associated guideline for drafting rules, </w:t>
                      </w:r>
                      <w:r>
                        <w:t>can be revisited.</w:t>
                      </w:r>
                    </w:p>
                    <w:p w14:paraId="3D626CCE" w14:textId="77777777" w:rsidR="00FD39E1" w:rsidRDefault="00FD39E1" w:rsidP="00555636">
                      <w:pPr>
                        <w:pStyle w:val="ListParagraph"/>
                        <w:numPr>
                          <w:ilvl w:val="1"/>
                          <w:numId w:val="13"/>
                        </w:numPr>
                        <w:overflowPunct w:val="0"/>
                        <w:autoSpaceDE w:val="0"/>
                        <w:autoSpaceDN w:val="0"/>
                        <w:adjustRightInd w:val="0"/>
                        <w:spacing w:after="180"/>
                        <w:jc w:val="left"/>
                        <w:textAlignment w:val="baseline"/>
                      </w:pPr>
                      <w:r w:rsidRPr="00844B67">
                        <w:t>Hierarchy of indent</w:t>
                      </w:r>
                    </w:p>
                    <w:p w14:paraId="03F4FC66" w14:textId="77777777" w:rsidR="00FD39E1" w:rsidRDefault="00FD39E1" w:rsidP="00555636">
                      <w:pPr>
                        <w:pStyle w:val="ListParagraph"/>
                        <w:numPr>
                          <w:ilvl w:val="1"/>
                          <w:numId w:val="13"/>
                        </w:numPr>
                        <w:overflowPunct w:val="0"/>
                        <w:autoSpaceDE w:val="0"/>
                        <w:autoSpaceDN w:val="0"/>
                        <w:adjustRightInd w:val="0"/>
                        <w:spacing w:after="180"/>
                        <w:jc w:val="left"/>
                        <w:textAlignment w:val="baseline"/>
                      </w:pPr>
                      <w:r w:rsidRPr="00844B67">
                        <w:t>Suffix alignment</w:t>
                      </w:r>
                    </w:p>
                    <w:p w14:paraId="68837532" w14:textId="77777777" w:rsidR="00FD39E1" w:rsidRDefault="00FD39E1" w:rsidP="00555636">
                      <w:pPr>
                        <w:pStyle w:val="ListParagraph"/>
                        <w:numPr>
                          <w:ilvl w:val="1"/>
                          <w:numId w:val="13"/>
                        </w:numPr>
                        <w:overflowPunct w:val="0"/>
                        <w:autoSpaceDE w:val="0"/>
                        <w:autoSpaceDN w:val="0"/>
                        <w:adjustRightInd w:val="0"/>
                        <w:spacing w:after="180"/>
                        <w:jc w:val="left"/>
                        <w:textAlignment w:val="baseline"/>
                      </w:pPr>
                      <w:r>
                        <w:t>U</w:t>
                      </w:r>
                      <w:r w:rsidRPr="00844B67">
                        <w:t>nused test configurations</w:t>
                      </w:r>
                    </w:p>
                    <w:p w14:paraId="1633FC72" w14:textId="77777777" w:rsidR="00FD39E1" w:rsidRDefault="00FD39E1" w:rsidP="00555636">
                      <w:pPr>
                        <w:pStyle w:val="ListParagraph"/>
                        <w:numPr>
                          <w:ilvl w:val="1"/>
                          <w:numId w:val="13"/>
                        </w:numPr>
                        <w:overflowPunct w:val="0"/>
                        <w:autoSpaceDE w:val="0"/>
                        <w:autoSpaceDN w:val="0"/>
                        <w:adjustRightInd w:val="0"/>
                        <w:spacing w:after="180"/>
                        <w:jc w:val="left"/>
                        <w:textAlignment w:val="baseline"/>
                      </w:pPr>
                      <w:r w:rsidRPr="00844B67">
                        <w:t xml:space="preserve">Duplicated requirements  </w:t>
                      </w:r>
                    </w:p>
                    <w:p w14:paraId="63686FDD" w14:textId="77777777" w:rsidR="00FD39E1" w:rsidRPr="00EA3C12" w:rsidRDefault="00FD39E1" w:rsidP="00555636">
                      <w:pPr>
                        <w:pStyle w:val="ListParagraph"/>
                        <w:numPr>
                          <w:ilvl w:val="1"/>
                          <w:numId w:val="13"/>
                        </w:numPr>
                        <w:overflowPunct w:val="0"/>
                        <w:autoSpaceDE w:val="0"/>
                        <w:autoSpaceDN w:val="0"/>
                        <w:adjustRightInd w:val="0"/>
                        <w:spacing w:after="180"/>
                        <w:textAlignment w:val="baseline"/>
                      </w:pPr>
                      <w:r w:rsidRPr="00481009">
                        <w:t>Modal verbs</w:t>
                      </w:r>
                    </w:p>
                  </w:txbxContent>
                </v:textbox>
                <w10:wrap type="square"/>
              </v:shape>
            </w:pict>
          </mc:Fallback>
        </mc:AlternateContent>
      </w:r>
      <w:r w:rsidR="00F51EAC" w:rsidRPr="00B56FFA">
        <w:t xml:space="preserve"> </w:t>
      </w:r>
      <w:r w:rsidR="00363270">
        <w:rPr>
          <w:rFonts w:eastAsia="Times New Roman"/>
          <w:szCs w:val="22"/>
        </w:rPr>
        <w:t xml:space="preserve">Several other issues were identified for improvement where RAN4 has not decided if, when and how to address them </w:t>
      </w:r>
      <w:r w:rsidR="00363270">
        <w:rPr>
          <w:rFonts w:eastAsia="Times New Roman"/>
          <w:szCs w:val="22"/>
        </w:rPr>
        <w:fldChar w:fldCharType="begin"/>
      </w:r>
      <w:r w:rsidR="00363270">
        <w:rPr>
          <w:rFonts w:eastAsia="Times New Roman"/>
          <w:szCs w:val="22"/>
        </w:rPr>
        <w:instrText xml:space="preserve"> REF _Ref173924185 \n \h </w:instrText>
      </w:r>
      <w:r w:rsidR="00363270">
        <w:rPr>
          <w:rFonts w:eastAsia="Times New Roman"/>
          <w:szCs w:val="22"/>
        </w:rPr>
      </w:r>
      <w:r w:rsidR="00363270">
        <w:rPr>
          <w:rFonts w:eastAsia="Times New Roman"/>
          <w:szCs w:val="22"/>
        </w:rPr>
        <w:fldChar w:fldCharType="separate"/>
      </w:r>
      <w:r w:rsidR="00363270">
        <w:rPr>
          <w:rFonts w:eastAsia="Times New Roman"/>
          <w:szCs w:val="22"/>
        </w:rPr>
        <w:t>[2]</w:t>
      </w:r>
      <w:r w:rsidR="00363270">
        <w:rPr>
          <w:rFonts w:eastAsia="Times New Roman"/>
          <w:szCs w:val="22"/>
        </w:rPr>
        <w:fldChar w:fldCharType="end"/>
      </w:r>
      <w:r w:rsidR="00363270">
        <w:rPr>
          <w:rFonts w:eastAsia="Times New Roman"/>
          <w:szCs w:val="22"/>
        </w:rPr>
        <w:t>:</w:t>
      </w:r>
    </w:p>
    <w:p w14:paraId="1C648213" w14:textId="178F0395" w:rsidR="000765ED" w:rsidRDefault="008C0DE6" w:rsidP="008C0DE6">
      <w:pPr>
        <w:spacing w:before="240"/>
      </w:pPr>
      <w:bookmarkStart w:id="1" w:name="_Ref92297796"/>
      <w:r>
        <w:lastRenderedPageBreak/>
        <w:t xml:space="preserve">In this contribution </w:t>
      </w:r>
      <w:r w:rsidR="005C468B">
        <w:t xml:space="preserve">we want to focus on the first bullet </w:t>
      </w:r>
      <w:r w:rsidR="005C468B" w:rsidRPr="00C61F65">
        <w:rPr>
          <w:i/>
        </w:rPr>
        <w:t>hierarchy of indent</w:t>
      </w:r>
      <w:r w:rsidR="00B42856">
        <w:t xml:space="preserve"> and </w:t>
      </w:r>
      <w:r w:rsidR="00B42856" w:rsidRPr="00C61F65">
        <w:rPr>
          <w:i/>
          <w:iCs/>
        </w:rPr>
        <w:t xml:space="preserve">duplicated </w:t>
      </w:r>
      <w:r w:rsidR="00F511FA" w:rsidRPr="00C61F65">
        <w:rPr>
          <w:i/>
          <w:iCs/>
        </w:rPr>
        <w:t>requirements</w:t>
      </w:r>
      <w:r w:rsidR="002F58D6">
        <w:t>. As an example, we consider the activation delay requirement</w:t>
      </w:r>
      <w:r w:rsidR="004A34F4">
        <w:t xml:space="preserve"> for deactivated Scell and show </w:t>
      </w:r>
      <w:r w:rsidR="00CD1140">
        <w:t xml:space="preserve">how </w:t>
      </w:r>
      <w:r w:rsidR="002D2FC5">
        <w:t>difficult it is to extract the appropriate requirements</w:t>
      </w:r>
      <w:r w:rsidR="004A34F4">
        <w:t>.</w:t>
      </w:r>
    </w:p>
    <w:p w14:paraId="49276093" w14:textId="0522A019" w:rsidR="00DA0935" w:rsidRDefault="00BA360F" w:rsidP="00594FE9">
      <w:pPr>
        <w:pStyle w:val="Heading2"/>
      </w:pPr>
      <w:r>
        <w:t>Text Analysis</w:t>
      </w:r>
      <w:r w:rsidR="00C7779E">
        <w:t xml:space="preserve"> </w:t>
      </w:r>
      <w:r w:rsidR="00E71D2D">
        <w:t>Example – S</w:t>
      </w:r>
      <w:r w:rsidR="00184BB7">
        <w:t>C</w:t>
      </w:r>
      <w:r w:rsidR="00E71D2D">
        <w:t xml:space="preserve">ell Activation </w:t>
      </w:r>
      <w:r w:rsidR="002265E3">
        <w:t>Delay Requirement for Deactivated SCell</w:t>
      </w:r>
      <w:r w:rsidR="006103A1">
        <w:t xml:space="preserve"> </w:t>
      </w:r>
    </w:p>
    <w:p w14:paraId="2A9EDD24" w14:textId="1FB864C0" w:rsidR="008C53B8" w:rsidRDefault="00CF42DE" w:rsidP="00743A3B">
      <w:pPr>
        <w:rPr>
          <w:lang w:val="en-GB"/>
        </w:rPr>
      </w:pPr>
      <w:r>
        <w:rPr>
          <w:lang w:val="en-GB"/>
        </w:rPr>
        <w:t xml:space="preserve">The following two text boxes show an example of the </w:t>
      </w:r>
      <w:r w:rsidR="00040CFE">
        <w:rPr>
          <w:lang w:val="en-GB"/>
        </w:rPr>
        <w:t>requirement uncertainty</w:t>
      </w:r>
      <w:r>
        <w:rPr>
          <w:lang w:val="en-GB"/>
        </w:rPr>
        <w:t xml:space="preserve"> in </w:t>
      </w:r>
      <w:r w:rsidR="005A3B4D">
        <w:rPr>
          <w:lang w:val="en-GB"/>
        </w:rPr>
        <w:t xml:space="preserve">TS </w:t>
      </w:r>
      <w:r>
        <w:rPr>
          <w:lang w:val="en-GB"/>
        </w:rPr>
        <w:t>38.133</w:t>
      </w:r>
      <w:r w:rsidR="001428CC">
        <w:rPr>
          <w:lang w:val="en-GB"/>
        </w:rPr>
        <w:t xml:space="preserve"> </w:t>
      </w:r>
      <w:r w:rsidR="001F6F96">
        <w:rPr>
          <w:lang w:val="en-GB"/>
        </w:rPr>
        <w:t>that come from the fact that many requirements are written in text fo</w:t>
      </w:r>
      <w:r w:rsidR="00027562">
        <w:rPr>
          <w:rFonts w:eastAsia="MS Mincho" w:hint="eastAsia"/>
          <w:lang w:val="en-GB" w:eastAsia="ja-JP"/>
        </w:rPr>
        <w:t>r</w:t>
      </w:r>
      <w:r w:rsidR="001F6F96">
        <w:rPr>
          <w:lang w:val="en-GB"/>
        </w:rPr>
        <w:t xml:space="preserve">m instead of </w:t>
      </w:r>
      <w:r w:rsidR="00D65756">
        <w:rPr>
          <w:lang w:val="en-GB"/>
        </w:rPr>
        <w:t>pseudo-code</w:t>
      </w:r>
      <w:r>
        <w:rPr>
          <w:lang w:val="en-GB"/>
        </w:rPr>
        <w:t xml:space="preserve">. </w:t>
      </w:r>
      <w:r w:rsidR="009C4D75">
        <w:rPr>
          <w:lang w:val="en-GB"/>
        </w:rPr>
        <w:t xml:space="preserve">The two text boxes below are copies from statements in section </w:t>
      </w:r>
      <w:r w:rsidR="004762D0">
        <w:rPr>
          <w:lang w:val="en-GB"/>
        </w:rPr>
        <w:t xml:space="preserve">8.3.2 </w:t>
      </w:r>
      <w:r w:rsidR="007D1D04">
        <w:rPr>
          <w:lang w:val="en-GB"/>
        </w:rPr>
        <w:t>of TS 38.133.</w:t>
      </w:r>
      <w:r>
        <w:rPr>
          <w:lang w:val="en-GB"/>
        </w:rPr>
        <w:t xml:space="preserve"> </w:t>
      </w:r>
    </w:p>
    <w:p w14:paraId="01773016" w14:textId="3204D0BE" w:rsidR="006D2E9B" w:rsidRDefault="0061076A" w:rsidP="00743A3B">
      <w:r>
        <w:rPr>
          <w:lang w:val="en-GB"/>
        </w:rPr>
        <w:t>In the first te</w:t>
      </w:r>
      <w:r w:rsidR="006018A2">
        <w:rPr>
          <w:rFonts w:eastAsia="MS Mincho" w:hint="eastAsia"/>
          <w:lang w:val="en-GB" w:eastAsia="ja-JP"/>
        </w:rPr>
        <w:t>x</w:t>
      </w:r>
      <w:r>
        <w:rPr>
          <w:lang w:val="en-GB"/>
        </w:rPr>
        <w:t xml:space="preserve">t box, </w:t>
      </w:r>
      <w:r w:rsidR="00EC6015">
        <w:rPr>
          <w:lang w:val="en-GB"/>
        </w:rPr>
        <w:t>the SCell activation time is defined for unknown SCell in FR1</w:t>
      </w:r>
      <w:r w:rsidR="007A717A">
        <w:rPr>
          <w:lang w:val="en-GB"/>
        </w:rPr>
        <w:t xml:space="preserve"> to be </w:t>
      </w:r>
      <w:r w:rsidR="00381687" w:rsidRPr="00594FE9">
        <w:t>T</w:t>
      </w:r>
      <w:r w:rsidR="00381687" w:rsidRPr="00B83FC6">
        <w:rPr>
          <w:vertAlign w:val="subscript"/>
        </w:rPr>
        <w:t>FirstSSB_MAX</w:t>
      </w:r>
      <w:r w:rsidR="00381687" w:rsidRPr="00594FE9">
        <w:t xml:space="preserve"> + T</w:t>
      </w:r>
      <w:r w:rsidR="00381687" w:rsidRPr="00B83FC6">
        <w:rPr>
          <w:vertAlign w:val="subscript"/>
        </w:rPr>
        <w:t>SMTC_MAX</w:t>
      </w:r>
      <w:r w:rsidR="00381687" w:rsidRPr="00594FE9">
        <w:t xml:space="preserve"> + T</w:t>
      </w:r>
      <w:r w:rsidR="00381687" w:rsidRPr="00B83FC6">
        <w:rPr>
          <w:vertAlign w:val="subscript"/>
        </w:rPr>
        <w:t>rs</w:t>
      </w:r>
      <w:r w:rsidR="00381687" w:rsidRPr="00594FE9">
        <w:t xml:space="preserve"> + 5ms</w:t>
      </w:r>
      <w:r w:rsidR="00381687">
        <w:t xml:space="preserve"> under various conditions </w:t>
      </w:r>
      <w:r w:rsidR="009D556F">
        <w:t xml:space="preserve">marked with different </w:t>
      </w:r>
      <w:r w:rsidR="007827F9">
        <w:t xml:space="preserve">highlighting </w:t>
      </w:r>
      <w:r w:rsidR="009D556F">
        <w:t>colors</w:t>
      </w:r>
      <w:r w:rsidR="00CF1932">
        <w:t>.</w:t>
      </w:r>
      <w:r w:rsidR="006D1A32">
        <w:t xml:space="preserve"> </w:t>
      </w:r>
      <w:r w:rsidR="00F53A6D">
        <w:t xml:space="preserve">Four sub-bullets </w:t>
      </w:r>
      <w:r w:rsidR="00645115">
        <w:t xml:space="preserve">need to be fulfilled </w:t>
      </w:r>
      <w:r w:rsidR="003B61AD">
        <w:t xml:space="preserve">marked in </w:t>
      </w:r>
      <w:r w:rsidR="00CD4847">
        <w:t>pink</w:t>
      </w:r>
      <w:r w:rsidR="00D03E5A">
        <w:t xml:space="preserve">, green, </w:t>
      </w:r>
      <w:r w:rsidR="00450539">
        <w:t>blue</w:t>
      </w:r>
      <w:r w:rsidR="00D03E5A">
        <w:t xml:space="preserve"> and yellow </w:t>
      </w:r>
      <w:r w:rsidR="00DD0E24">
        <w:t>in addition to the text written</w:t>
      </w:r>
      <w:r w:rsidR="00450539">
        <w:t xml:space="preserve"> </w:t>
      </w:r>
      <w:r w:rsidR="005811AF">
        <w:t>in blue</w:t>
      </w:r>
      <w:r w:rsidR="00450539">
        <w:t xml:space="preserve">. </w:t>
      </w:r>
      <w:r w:rsidR="005811AF">
        <w:t xml:space="preserve">The text in </w:t>
      </w:r>
      <w:r w:rsidR="005C3854">
        <w:t>red</w:t>
      </w:r>
      <w:r w:rsidR="005811AF">
        <w:t xml:space="preserve"> states that </w:t>
      </w:r>
      <w:r w:rsidR="00CF6C36">
        <w:t>with respect to a conti</w:t>
      </w:r>
      <w:r w:rsidR="00376819">
        <w:t>g</w:t>
      </w:r>
      <w:r w:rsidR="00CF6C36">
        <w:t>uo</w:t>
      </w:r>
      <w:r w:rsidR="00376819">
        <w:t>u</w:t>
      </w:r>
      <w:r w:rsidR="00CF6C36">
        <w:t xml:space="preserve">s active </w:t>
      </w:r>
      <w:r w:rsidR="00376819">
        <w:t xml:space="preserve">serving cell, </w:t>
      </w:r>
      <w:r w:rsidR="00884987">
        <w:t xml:space="preserve">the RTD </w:t>
      </w:r>
      <w:r w:rsidR="00376819">
        <w:t>needs to</w:t>
      </w:r>
      <w:r w:rsidR="004909D5">
        <w:t xml:space="preserve"> be less than 260 ns and</w:t>
      </w:r>
      <w:r w:rsidR="00376819">
        <w:t xml:space="preserve"> the Rx power difference needs to be less than 6 dB. </w:t>
      </w:r>
      <w:r w:rsidR="00281DF1">
        <w:t>Since all four sub-bullets are combined with an AND condition</w:t>
      </w:r>
      <w:r w:rsidR="00E41218">
        <w:t xml:space="preserve"> as shown in bold</w:t>
      </w:r>
      <w:r w:rsidR="00281DF1">
        <w:t xml:space="preserve">, it means </w:t>
      </w:r>
      <w:r w:rsidR="00B81259">
        <w:t xml:space="preserve">that the activation delay becomes </w:t>
      </w:r>
      <w:r w:rsidR="00B81259" w:rsidRPr="00594FE9">
        <w:t>T</w:t>
      </w:r>
      <w:r w:rsidR="00B81259" w:rsidRPr="00B83FC6">
        <w:rPr>
          <w:vertAlign w:val="subscript"/>
        </w:rPr>
        <w:t>FirstSSB_MAX</w:t>
      </w:r>
      <w:r w:rsidR="00B81259" w:rsidRPr="00594FE9">
        <w:t xml:space="preserve"> + T</w:t>
      </w:r>
      <w:r w:rsidR="00B81259" w:rsidRPr="00B83FC6">
        <w:rPr>
          <w:vertAlign w:val="subscript"/>
        </w:rPr>
        <w:t>SMTC_MAX</w:t>
      </w:r>
      <w:r w:rsidR="00B81259" w:rsidRPr="00594FE9">
        <w:t xml:space="preserve"> + </w:t>
      </w:r>
      <w:r w:rsidR="00042BF2">
        <w:t>2*</w:t>
      </w:r>
      <w:r w:rsidR="00B81259" w:rsidRPr="00594FE9">
        <w:t>T</w:t>
      </w:r>
      <w:r w:rsidR="00B81259" w:rsidRPr="00B83FC6">
        <w:rPr>
          <w:vertAlign w:val="subscript"/>
        </w:rPr>
        <w:t>rs</w:t>
      </w:r>
      <w:r w:rsidR="00B81259" w:rsidRPr="00594FE9">
        <w:t xml:space="preserve"> + 5ms</w:t>
      </w:r>
      <w:r w:rsidR="00AA1853">
        <w:t xml:space="preserve"> if </w:t>
      </w:r>
      <w:r w:rsidR="00D73231">
        <w:t xml:space="preserve">the RTD is larger than 260 ns or the Rx power difference is </w:t>
      </w:r>
      <w:r w:rsidR="006D2E9B">
        <w:t>larger than 6 dB</w:t>
      </w:r>
      <w:r w:rsidR="00B805DC">
        <w:t xml:space="preserve"> </w:t>
      </w:r>
      <w:r w:rsidR="00D85331">
        <w:t>relative to a contiguous active serving cell</w:t>
      </w:r>
      <w:r w:rsidR="006D2E9B">
        <w:t>.</w:t>
      </w:r>
    </w:p>
    <w:p w14:paraId="5AB9080F" w14:textId="080CBFA9" w:rsidR="00EA1F6E" w:rsidRDefault="006D2E9B" w:rsidP="00743A3B">
      <w:r>
        <w:t>The second text box</w:t>
      </w:r>
      <w:r w:rsidR="009E0AA2">
        <w:t xml:space="preserve"> defines when no requirements for SCell activation delay are defined. </w:t>
      </w:r>
      <w:r w:rsidR="003A3E37">
        <w:t xml:space="preserve">The same color coding </w:t>
      </w:r>
      <w:r w:rsidR="00AB6A0E">
        <w:t xml:space="preserve">is used </w:t>
      </w:r>
      <w:r w:rsidR="00D46493">
        <w:t xml:space="preserve">for text highlighting </w:t>
      </w:r>
      <w:r w:rsidR="00AB6A0E">
        <w:t xml:space="preserve">as </w:t>
      </w:r>
      <w:r w:rsidR="00E917C5">
        <w:t xml:space="preserve">for the first </w:t>
      </w:r>
      <w:r w:rsidR="005621F3">
        <w:t xml:space="preserve">text box when the side conditions are identical. </w:t>
      </w:r>
      <w:r w:rsidR="00353261">
        <w:t xml:space="preserve">It is seen that </w:t>
      </w:r>
      <w:r w:rsidR="004C2FE0">
        <w:t xml:space="preserve">all four side conditions </w:t>
      </w:r>
      <w:r w:rsidR="00FA43AF">
        <w:t xml:space="preserve">marked in pink, green, blue and yellow are repeated. </w:t>
      </w:r>
      <w:r w:rsidR="00033EA9">
        <w:t xml:space="preserve">The text in blue </w:t>
      </w:r>
      <w:r w:rsidR="00D61338">
        <w:t>mentio</w:t>
      </w:r>
      <w:r w:rsidR="00F836F5">
        <w:t xml:space="preserve">ns </w:t>
      </w:r>
      <w:r w:rsidR="00705BA0">
        <w:t xml:space="preserve">the </w:t>
      </w:r>
      <w:r w:rsidR="00D435BE">
        <w:t xml:space="preserve">same side conditions as the text in </w:t>
      </w:r>
      <w:r w:rsidR="007E5122">
        <w:t xml:space="preserve">red in the </w:t>
      </w:r>
      <w:r w:rsidR="00AD4C73">
        <w:t>first text box</w:t>
      </w:r>
      <w:r w:rsidR="00A50F15">
        <w:t>.</w:t>
      </w:r>
      <w:r w:rsidR="00AD4C73">
        <w:t xml:space="preserve"> </w:t>
      </w:r>
      <w:r w:rsidR="003F46F2">
        <w:t>The second te</w:t>
      </w:r>
      <w:r w:rsidR="00A44285">
        <w:rPr>
          <w:rFonts w:eastAsia="MS Mincho" w:hint="eastAsia"/>
          <w:lang w:eastAsia="ja-JP"/>
        </w:rPr>
        <w:t>x</w:t>
      </w:r>
      <w:r w:rsidR="003F46F2">
        <w:t xml:space="preserve">t box </w:t>
      </w:r>
      <w:r w:rsidR="00274014">
        <w:t xml:space="preserve">states </w:t>
      </w:r>
      <w:r w:rsidR="000E235A">
        <w:t>that no requirement is defined if the RTD is larger than 260 ns or the Rx power difference is larger than 6 dB</w:t>
      </w:r>
      <w:r w:rsidR="00657CB0">
        <w:t xml:space="preserve"> relative to a contiguous </w:t>
      </w:r>
      <w:r w:rsidR="006C6F02">
        <w:t>active serving cell</w:t>
      </w:r>
      <w:r w:rsidR="001E5251">
        <w:t>.</w:t>
      </w:r>
    </w:p>
    <w:p w14:paraId="7F8CCF83" w14:textId="0A6CEC07" w:rsidR="00743A3B" w:rsidRPr="00743A3B" w:rsidRDefault="002D41FB" w:rsidP="00743A3B">
      <w:pPr>
        <w:rPr>
          <w:lang w:val="en-GB"/>
        </w:rPr>
      </w:pPr>
      <w:r>
        <w:t xml:space="preserve">Both text boxes </w:t>
      </w:r>
      <w:r w:rsidR="00661775">
        <w:t xml:space="preserve">seem to </w:t>
      </w:r>
      <w:r>
        <w:t xml:space="preserve">contradict each other. </w:t>
      </w:r>
      <w:r w:rsidR="00E330BF">
        <w:t xml:space="preserve">It is unclear </w:t>
      </w:r>
      <w:r w:rsidR="00BC3ED8">
        <w:t xml:space="preserve">from the </w:t>
      </w:r>
      <w:r w:rsidR="002242AC">
        <w:t xml:space="preserve">reading </w:t>
      </w:r>
      <w:r w:rsidR="006B64DC">
        <w:t>whether</w:t>
      </w:r>
      <w:r w:rsidR="00042BF2">
        <w:t xml:space="preserve"> the requirement </w:t>
      </w:r>
      <w:r w:rsidR="006B64DC">
        <w:t>is</w:t>
      </w:r>
      <w:r w:rsidR="00042BF2">
        <w:t xml:space="preserve"> </w:t>
      </w:r>
      <w:r w:rsidR="00307DD3" w:rsidRPr="00594FE9">
        <w:t>T</w:t>
      </w:r>
      <w:r w:rsidR="00307DD3" w:rsidRPr="00B83FC6">
        <w:rPr>
          <w:vertAlign w:val="subscript"/>
        </w:rPr>
        <w:t>FirstSSB_MAX</w:t>
      </w:r>
      <w:r w:rsidR="00307DD3" w:rsidRPr="00594FE9">
        <w:t xml:space="preserve"> + T</w:t>
      </w:r>
      <w:r w:rsidR="00307DD3" w:rsidRPr="00B83FC6">
        <w:rPr>
          <w:vertAlign w:val="subscript"/>
        </w:rPr>
        <w:t>SMTC_MAX</w:t>
      </w:r>
      <w:r w:rsidR="00307DD3" w:rsidRPr="00594FE9">
        <w:t xml:space="preserve"> + </w:t>
      </w:r>
      <w:r w:rsidR="00307DD3">
        <w:t>2*</w:t>
      </w:r>
      <w:r w:rsidR="00307DD3" w:rsidRPr="00594FE9">
        <w:t>T</w:t>
      </w:r>
      <w:r w:rsidR="00307DD3" w:rsidRPr="00B83FC6">
        <w:rPr>
          <w:vertAlign w:val="subscript"/>
        </w:rPr>
        <w:t>rs</w:t>
      </w:r>
      <w:r w:rsidR="00307DD3" w:rsidRPr="00594FE9">
        <w:t xml:space="preserve"> + 5ms</w:t>
      </w:r>
      <w:r w:rsidR="00307DD3">
        <w:t xml:space="preserve"> or </w:t>
      </w:r>
      <w:r w:rsidR="006B64DC">
        <w:t>whether</w:t>
      </w:r>
      <w:r w:rsidR="00307DD3">
        <w:t xml:space="preserve"> no requirement </w:t>
      </w:r>
      <w:r w:rsidR="006E4FB4">
        <w:t xml:space="preserve">is </w:t>
      </w:r>
      <w:r w:rsidR="00307DD3">
        <w:t xml:space="preserve">defined for the case that </w:t>
      </w:r>
      <w:r w:rsidR="0043372B">
        <w:t xml:space="preserve">the SCell to be activated </w:t>
      </w:r>
      <w:r w:rsidR="00A3649F">
        <w:t xml:space="preserve">does not fulfill the RTD and Rx power criterion </w:t>
      </w:r>
      <w:r w:rsidR="00AA49E2">
        <w:t xml:space="preserve">with respected to </w:t>
      </w:r>
      <w:r w:rsidR="00C81F4A">
        <w:t xml:space="preserve">an already </w:t>
      </w:r>
      <w:r w:rsidR="00E63223">
        <w:t>activ</w:t>
      </w:r>
      <w:r w:rsidR="002375A6">
        <w:t>e</w:t>
      </w:r>
      <w:r w:rsidR="00E63223">
        <w:t xml:space="preserve"> </w:t>
      </w:r>
      <w:r w:rsidR="001871B0">
        <w:t xml:space="preserve">contiguous </w:t>
      </w:r>
      <w:r w:rsidR="00E63223">
        <w:t>serving cell</w:t>
      </w:r>
      <w:r w:rsidR="008A4F5A">
        <w:t xml:space="preserve">. </w:t>
      </w:r>
    </w:p>
    <w:p w14:paraId="2BDC55C9" w14:textId="77777777" w:rsidR="00DA0935" w:rsidRDefault="00DA0935" w:rsidP="00DA0935">
      <w:r>
        <w:rPr>
          <w:noProof/>
        </w:rPr>
        <mc:AlternateContent>
          <mc:Choice Requires="wps">
            <w:drawing>
              <wp:anchor distT="0" distB="0" distL="114300" distR="114300" simplePos="0" relativeHeight="251658240" behindDoc="0" locked="0" layoutInCell="1" allowOverlap="1" wp14:anchorId="05B1B7A5" wp14:editId="0DDEED41">
                <wp:simplePos x="0" y="0"/>
                <wp:positionH relativeFrom="column">
                  <wp:posOffset>0</wp:posOffset>
                </wp:positionH>
                <wp:positionV relativeFrom="paragraph">
                  <wp:posOffset>0</wp:posOffset>
                </wp:positionV>
                <wp:extent cx="1828800" cy="1828800"/>
                <wp:effectExtent l="0" t="0" r="0" b="0"/>
                <wp:wrapSquare wrapText="bothSides"/>
                <wp:docPr id="74429269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86ED7A" w14:textId="77777777" w:rsidR="0083703F" w:rsidRDefault="00A72B0D" w:rsidP="00594FE9">
                            <w:r w:rsidRPr="00A72B0D">
                              <w:t xml:space="preserve">If the SCell is unknown and belongs to FR1, and if one of the following conditions is met </w:t>
                            </w:r>
                          </w:p>
                          <w:p w14:paraId="7BF85B62" w14:textId="77777777" w:rsidR="0083703F" w:rsidRPr="00DF79AB" w:rsidRDefault="00A72B0D" w:rsidP="00555636">
                            <w:pPr>
                              <w:pStyle w:val="ListParagraph"/>
                              <w:numPr>
                                <w:ilvl w:val="0"/>
                                <w:numId w:val="11"/>
                              </w:numPr>
                              <w:rPr>
                                <w:highlight w:val="magenta"/>
                              </w:rPr>
                            </w:pPr>
                            <w:r w:rsidRPr="00DF79AB">
                              <w:rPr>
                                <w:highlight w:val="magenta"/>
                              </w:rPr>
                              <w:t>‘</w:t>
                            </w:r>
                            <w:proofErr w:type="gramStart"/>
                            <w:r w:rsidRPr="00DF79AB">
                              <w:rPr>
                                <w:highlight w:val="magenta"/>
                              </w:rPr>
                              <w:t>ssb</w:t>
                            </w:r>
                            <w:proofErr w:type="gramEnd"/>
                            <w:r w:rsidRPr="00DF79AB">
                              <w:rPr>
                                <w:highlight w:val="magenta"/>
                              </w:rPr>
                              <w:t xml:space="preserve">-PositionInBurst’ indicates only one SSB is being actually transmitted, or </w:t>
                            </w:r>
                          </w:p>
                          <w:p w14:paraId="38F99F6B" w14:textId="5FE8AB16" w:rsidR="00A72B0D" w:rsidRPr="00DF79AB" w:rsidRDefault="00A72B0D" w:rsidP="00555636">
                            <w:pPr>
                              <w:pStyle w:val="ListParagraph"/>
                              <w:numPr>
                                <w:ilvl w:val="0"/>
                                <w:numId w:val="11"/>
                              </w:numPr>
                              <w:rPr>
                                <w:highlight w:val="magenta"/>
                              </w:rPr>
                            </w:pPr>
                            <w:r w:rsidRPr="00DF79AB">
                              <w:rPr>
                                <w:highlight w:val="magenta"/>
                              </w:rPr>
                              <w:t>‘</w:t>
                            </w:r>
                            <w:proofErr w:type="gramStart"/>
                            <w:r w:rsidRPr="00DF79AB">
                              <w:rPr>
                                <w:highlight w:val="magenta"/>
                              </w:rPr>
                              <w:t>ssb</w:t>
                            </w:r>
                            <w:proofErr w:type="gramEnd"/>
                            <w:r w:rsidRPr="00DF79AB">
                              <w:rPr>
                                <w:highlight w:val="magenta"/>
                              </w:rPr>
                              <w:t>-PositionInBurst’ indicates multiple SSBs and TCI indication is provided in same MAC PDU with SCell activation,</w:t>
                            </w:r>
                          </w:p>
                          <w:p w14:paraId="00FC57CE" w14:textId="4C9FF94F" w:rsidR="00DA0935" w:rsidRDefault="00EA391A" w:rsidP="00594FE9">
                            <w:r>
                              <w:t>p</w:t>
                            </w:r>
                            <w:r w:rsidR="00DA0935" w:rsidRPr="00594FE9">
                              <w:t>rovided that the side condition Ês/Iot ≥ -2dB is fulfilled, T</w:t>
                            </w:r>
                            <w:r w:rsidR="00DA0935" w:rsidRPr="008B5DF9">
                              <w:rPr>
                                <w:vertAlign w:val="subscript"/>
                              </w:rPr>
                              <w:t>activation_time</w:t>
                            </w:r>
                            <w:r w:rsidR="00DA0935" w:rsidRPr="00594FE9">
                              <w:t xml:space="preserve"> is: </w:t>
                            </w:r>
                          </w:p>
                          <w:p w14:paraId="6BC11B7A" w14:textId="77777777" w:rsidR="00DA0935" w:rsidRPr="00B10FDE" w:rsidRDefault="00DA0935" w:rsidP="00555636">
                            <w:pPr>
                              <w:pStyle w:val="ListParagraph"/>
                              <w:numPr>
                                <w:ilvl w:val="0"/>
                                <w:numId w:val="9"/>
                              </w:numPr>
                              <w:rPr>
                                <w:lang w:val="en-GB"/>
                              </w:rPr>
                            </w:pPr>
                            <w:r w:rsidRPr="00594FE9">
                              <w:t>T</w:t>
                            </w:r>
                            <w:r w:rsidRPr="00B83FC6">
                              <w:rPr>
                                <w:vertAlign w:val="subscript"/>
                              </w:rPr>
                              <w:t>FirstSSB_MAX</w:t>
                            </w:r>
                            <w:r w:rsidRPr="00594FE9">
                              <w:t xml:space="preserve"> + T</w:t>
                            </w:r>
                            <w:r w:rsidRPr="00B83FC6">
                              <w:rPr>
                                <w:vertAlign w:val="subscript"/>
                              </w:rPr>
                              <w:t>SMTC_MAX</w:t>
                            </w:r>
                            <w:r w:rsidRPr="00594FE9">
                              <w:t xml:space="preserve"> + T</w:t>
                            </w:r>
                            <w:r w:rsidRPr="00B83FC6">
                              <w:rPr>
                                <w:vertAlign w:val="subscript"/>
                              </w:rPr>
                              <w:t>rs</w:t>
                            </w:r>
                            <w:r w:rsidRPr="00594FE9">
                              <w:t xml:space="preserve"> + 5ms, if the following conditions are met, </w:t>
                            </w:r>
                          </w:p>
                          <w:p w14:paraId="6A480683" w14:textId="77777777" w:rsidR="00DA0935" w:rsidRPr="00B30230" w:rsidRDefault="00DA0935" w:rsidP="00555636">
                            <w:pPr>
                              <w:pStyle w:val="ListParagraph"/>
                              <w:numPr>
                                <w:ilvl w:val="1"/>
                                <w:numId w:val="9"/>
                              </w:numPr>
                              <w:rPr>
                                <w:lang w:val="en-GB"/>
                              </w:rPr>
                            </w:pPr>
                            <w:r w:rsidRPr="00E06683">
                              <w:rPr>
                                <w:highlight w:val="green"/>
                              </w:rPr>
                              <w:t>the SCell is contiguous to an active serving cell in the same band</w:t>
                            </w:r>
                            <w:r w:rsidRPr="00594FE9">
                              <w:t xml:space="preserve">, </w:t>
                            </w:r>
                            <w:r w:rsidRPr="00E41218">
                              <w:rPr>
                                <w:b/>
                              </w:rPr>
                              <w:t>and</w:t>
                            </w:r>
                            <w:r w:rsidRPr="00594FE9">
                              <w:t xml:space="preserve"> </w:t>
                            </w:r>
                          </w:p>
                          <w:p w14:paraId="682ECA3F" w14:textId="77777777" w:rsidR="00DA0935" w:rsidRPr="00B30230" w:rsidRDefault="00DA0935" w:rsidP="00555636">
                            <w:pPr>
                              <w:pStyle w:val="ListParagraph"/>
                              <w:numPr>
                                <w:ilvl w:val="1"/>
                                <w:numId w:val="9"/>
                              </w:numPr>
                              <w:rPr>
                                <w:lang w:val="en-GB"/>
                              </w:rPr>
                            </w:pPr>
                            <w:r w:rsidRPr="00887E1C">
                              <w:rPr>
                                <w:highlight w:val="cyan"/>
                              </w:rPr>
                              <w:t>its ssb-PositionInBurst is same as the one of contiguous FR1 active serving cell</w:t>
                            </w:r>
                            <w:r w:rsidRPr="00594FE9">
                              <w:t xml:space="preserve">, </w:t>
                            </w:r>
                            <w:r w:rsidRPr="00E41218">
                              <w:rPr>
                                <w:b/>
                              </w:rPr>
                              <w:t>and</w:t>
                            </w:r>
                            <w:r w:rsidRPr="00594FE9">
                              <w:t xml:space="preserve"> </w:t>
                            </w:r>
                          </w:p>
                          <w:p w14:paraId="012E7673" w14:textId="77777777" w:rsidR="00E2156E" w:rsidRPr="00E2156E" w:rsidRDefault="00DA0935" w:rsidP="00E2156E">
                            <w:pPr>
                              <w:pStyle w:val="ListParagraph"/>
                              <w:numPr>
                                <w:ilvl w:val="1"/>
                                <w:numId w:val="9"/>
                              </w:numPr>
                              <w:rPr>
                                <w:lang w:val="en-GB"/>
                              </w:rPr>
                            </w:pPr>
                            <w:r w:rsidRPr="00B175F1">
                              <w:rPr>
                                <w:highlight w:val="yellow"/>
                              </w:rPr>
                              <w:t>its SMTC offset is same as the one of contiguous FR1 active serving cell</w:t>
                            </w:r>
                            <w:r w:rsidRPr="00594FE9">
                              <w:t xml:space="preserve">, </w:t>
                            </w:r>
                            <w:r w:rsidRPr="00E41218">
                              <w:rPr>
                                <w:b/>
                                <w:bCs/>
                              </w:rPr>
                              <w:t>and</w:t>
                            </w:r>
                          </w:p>
                          <w:p w14:paraId="45AFB38F" w14:textId="46B0A172" w:rsidR="00DA0935" w:rsidRPr="009B6952" w:rsidRDefault="00DA0935" w:rsidP="00555636">
                            <w:pPr>
                              <w:pStyle w:val="ListParagraph"/>
                              <w:numPr>
                                <w:ilvl w:val="1"/>
                                <w:numId w:val="9"/>
                              </w:numPr>
                              <w:rPr>
                                <w:lang w:val="en-GB"/>
                              </w:rPr>
                            </w:pPr>
                            <w:r w:rsidRPr="00E2156E">
                              <w:rPr>
                                <w:color w:val="FF0000"/>
                              </w:rPr>
                              <w:t xml:space="preserve">its RTD with contiguous FR1 active serving cell is smaller than or equal to 260ns with respect to the to-be-activated SCell’s SSB numerology, and its reception power difference with contiguous FR1 active serving cell is smaller than or equal to </w:t>
                            </w:r>
                            <w:proofErr w:type="gramStart"/>
                            <w:r w:rsidRPr="00E2156E">
                              <w:rPr>
                                <w:color w:val="FF0000"/>
                              </w:rPr>
                              <w:t>6dB;</w:t>
                            </w:r>
                            <w:proofErr w:type="gramEnd"/>
                          </w:p>
                          <w:p w14:paraId="00885F20" w14:textId="4089E4B1" w:rsidR="00DA0935" w:rsidRPr="00F20805" w:rsidRDefault="00DA0935" w:rsidP="00555636">
                            <w:pPr>
                              <w:pStyle w:val="ListParagraph"/>
                              <w:numPr>
                                <w:ilvl w:val="0"/>
                                <w:numId w:val="9"/>
                              </w:numPr>
                            </w:pPr>
                            <w:r w:rsidRPr="00594FE9">
                              <w:t>T</w:t>
                            </w:r>
                            <w:r w:rsidRPr="00B83FC6">
                              <w:rPr>
                                <w:vertAlign w:val="subscript"/>
                              </w:rPr>
                              <w:t>FirstSSB_MAX</w:t>
                            </w:r>
                            <w:r w:rsidRPr="00594FE9">
                              <w:t xml:space="preserve"> + T</w:t>
                            </w:r>
                            <w:r w:rsidRPr="00B83FC6">
                              <w:rPr>
                                <w:vertAlign w:val="subscript"/>
                              </w:rPr>
                              <w:t>SMTC_MAX</w:t>
                            </w:r>
                            <w:r w:rsidRPr="00594FE9">
                              <w:t xml:space="preserve"> + </w:t>
                            </w:r>
                            <w:r w:rsidR="00042BF2">
                              <w:t>2*</w:t>
                            </w:r>
                            <w:r w:rsidRPr="00594FE9">
                              <w:t>T</w:t>
                            </w:r>
                            <w:r w:rsidRPr="00B83FC6">
                              <w:rPr>
                                <w:vertAlign w:val="subscript"/>
                              </w:rPr>
                              <w:t>rs</w:t>
                            </w:r>
                            <w:r w:rsidRPr="00594FE9">
                              <w:t xml:space="preserve"> + 5ms</w:t>
                            </w:r>
                            <w:r>
                              <w:t>, otherwise.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5B1B7A5" id="_x0000_s1028"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1F86ED7A" w14:textId="77777777" w:rsidR="0083703F" w:rsidRDefault="00A72B0D" w:rsidP="00594FE9">
                      <w:r w:rsidRPr="00A72B0D">
                        <w:t xml:space="preserve">If the </w:t>
                      </w:r>
                      <w:proofErr w:type="spellStart"/>
                      <w:r w:rsidRPr="00A72B0D">
                        <w:t>SCell</w:t>
                      </w:r>
                      <w:proofErr w:type="spellEnd"/>
                      <w:r w:rsidRPr="00A72B0D">
                        <w:t xml:space="preserve"> is unknown and belongs to FR1, and if one of the following conditions is met </w:t>
                      </w:r>
                    </w:p>
                    <w:p w14:paraId="7BF85B62" w14:textId="77777777" w:rsidR="0083703F" w:rsidRPr="00DF79AB" w:rsidRDefault="00A72B0D" w:rsidP="00555636">
                      <w:pPr>
                        <w:pStyle w:val="ListParagraph"/>
                        <w:numPr>
                          <w:ilvl w:val="0"/>
                          <w:numId w:val="11"/>
                        </w:numPr>
                        <w:rPr>
                          <w:highlight w:val="magenta"/>
                        </w:rPr>
                      </w:pPr>
                      <w:r w:rsidRPr="00DF79AB">
                        <w:rPr>
                          <w:highlight w:val="magenta"/>
                        </w:rPr>
                        <w:t>‘</w:t>
                      </w:r>
                      <w:proofErr w:type="spellStart"/>
                      <w:proofErr w:type="gramStart"/>
                      <w:r w:rsidRPr="00DF79AB">
                        <w:rPr>
                          <w:highlight w:val="magenta"/>
                        </w:rPr>
                        <w:t>ssb</w:t>
                      </w:r>
                      <w:proofErr w:type="gramEnd"/>
                      <w:r w:rsidRPr="00DF79AB">
                        <w:rPr>
                          <w:highlight w:val="magenta"/>
                        </w:rPr>
                        <w:t>-PositionInBurst</w:t>
                      </w:r>
                      <w:proofErr w:type="spellEnd"/>
                      <w:r w:rsidRPr="00DF79AB">
                        <w:rPr>
                          <w:highlight w:val="magenta"/>
                        </w:rPr>
                        <w:t xml:space="preserve">’ indicates only one SSB is being actually transmitted, or </w:t>
                      </w:r>
                    </w:p>
                    <w:p w14:paraId="38F99F6B" w14:textId="5FE8AB16" w:rsidR="00A72B0D" w:rsidRPr="00DF79AB" w:rsidRDefault="00A72B0D" w:rsidP="00555636">
                      <w:pPr>
                        <w:pStyle w:val="ListParagraph"/>
                        <w:numPr>
                          <w:ilvl w:val="0"/>
                          <w:numId w:val="11"/>
                        </w:numPr>
                        <w:rPr>
                          <w:highlight w:val="magenta"/>
                        </w:rPr>
                      </w:pPr>
                      <w:r w:rsidRPr="00DF79AB">
                        <w:rPr>
                          <w:highlight w:val="magenta"/>
                        </w:rPr>
                        <w:t>‘</w:t>
                      </w:r>
                      <w:proofErr w:type="spellStart"/>
                      <w:proofErr w:type="gramStart"/>
                      <w:r w:rsidRPr="00DF79AB">
                        <w:rPr>
                          <w:highlight w:val="magenta"/>
                        </w:rPr>
                        <w:t>ssb</w:t>
                      </w:r>
                      <w:proofErr w:type="gramEnd"/>
                      <w:r w:rsidRPr="00DF79AB">
                        <w:rPr>
                          <w:highlight w:val="magenta"/>
                        </w:rPr>
                        <w:t>-PositionInBurst</w:t>
                      </w:r>
                      <w:proofErr w:type="spellEnd"/>
                      <w:r w:rsidRPr="00DF79AB">
                        <w:rPr>
                          <w:highlight w:val="magenta"/>
                        </w:rPr>
                        <w:t xml:space="preserve">’ indicates multiple SSBs and TCI indication is provided in same MAC PDU with </w:t>
                      </w:r>
                      <w:proofErr w:type="spellStart"/>
                      <w:r w:rsidRPr="00DF79AB">
                        <w:rPr>
                          <w:highlight w:val="magenta"/>
                        </w:rPr>
                        <w:t>SCell</w:t>
                      </w:r>
                      <w:proofErr w:type="spellEnd"/>
                      <w:r w:rsidRPr="00DF79AB">
                        <w:rPr>
                          <w:highlight w:val="magenta"/>
                        </w:rPr>
                        <w:t xml:space="preserve"> activation,</w:t>
                      </w:r>
                    </w:p>
                    <w:p w14:paraId="00FC57CE" w14:textId="4C9FF94F" w:rsidR="00DA0935" w:rsidRDefault="00EA391A" w:rsidP="00594FE9">
                      <w:r>
                        <w:t>p</w:t>
                      </w:r>
                      <w:r w:rsidR="00DA0935" w:rsidRPr="00594FE9">
                        <w:t xml:space="preserve">rovided that the side condition </w:t>
                      </w:r>
                      <w:proofErr w:type="spellStart"/>
                      <w:r w:rsidR="00DA0935" w:rsidRPr="00594FE9">
                        <w:t>Ês</w:t>
                      </w:r>
                      <w:proofErr w:type="spellEnd"/>
                      <w:r w:rsidR="00DA0935" w:rsidRPr="00594FE9">
                        <w:t>/</w:t>
                      </w:r>
                      <w:proofErr w:type="spellStart"/>
                      <w:r w:rsidR="00DA0935" w:rsidRPr="00594FE9">
                        <w:t>Iot</w:t>
                      </w:r>
                      <w:proofErr w:type="spellEnd"/>
                      <w:r w:rsidR="00DA0935" w:rsidRPr="00594FE9">
                        <w:t xml:space="preserve"> ≥ -2dB is fulfilled, </w:t>
                      </w:r>
                      <w:proofErr w:type="spellStart"/>
                      <w:r w:rsidR="00DA0935" w:rsidRPr="00594FE9">
                        <w:t>T</w:t>
                      </w:r>
                      <w:r w:rsidR="00DA0935" w:rsidRPr="008B5DF9">
                        <w:rPr>
                          <w:vertAlign w:val="subscript"/>
                        </w:rPr>
                        <w:t>activation_time</w:t>
                      </w:r>
                      <w:proofErr w:type="spellEnd"/>
                      <w:r w:rsidR="00DA0935" w:rsidRPr="00594FE9">
                        <w:t xml:space="preserve"> is: </w:t>
                      </w:r>
                    </w:p>
                    <w:p w14:paraId="6BC11B7A" w14:textId="77777777" w:rsidR="00DA0935" w:rsidRPr="00B10FDE" w:rsidRDefault="00DA0935" w:rsidP="00555636">
                      <w:pPr>
                        <w:pStyle w:val="ListParagraph"/>
                        <w:numPr>
                          <w:ilvl w:val="0"/>
                          <w:numId w:val="9"/>
                        </w:numPr>
                        <w:rPr>
                          <w:lang w:val="en-GB"/>
                        </w:rPr>
                      </w:pPr>
                      <w:proofErr w:type="spellStart"/>
                      <w:r w:rsidRPr="00594FE9">
                        <w:t>T</w:t>
                      </w:r>
                      <w:r w:rsidRPr="00B83FC6">
                        <w:rPr>
                          <w:vertAlign w:val="subscript"/>
                        </w:rPr>
                        <w:t>FirstSSB_MAX</w:t>
                      </w:r>
                      <w:proofErr w:type="spellEnd"/>
                      <w:r w:rsidRPr="00594FE9">
                        <w:t xml:space="preserve"> + T</w:t>
                      </w:r>
                      <w:r w:rsidRPr="00B83FC6">
                        <w:rPr>
                          <w:vertAlign w:val="subscript"/>
                        </w:rPr>
                        <w:t>SMTC_MAX</w:t>
                      </w:r>
                      <w:r w:rsidRPr="00594FE9">
                        <w:t xml:space="preserve"> + </w:t>
                      </w:r>
                      <w:proofErr w:type="spellStart"/>
                      <w:r w:rsidRPr="00594FE9">
                        <w:t>T</w:t>
                      </w:r>
                      <w:r w:rsidRPr="00B83FC6">
                        <w:rPr>
                          <w:vertAlign w:val="subscript"/>
                        </w:rPr>
                        <w:t>rs</w:t>
                      </w:r>
                      <w:proofErr w:type="spellEnd"/>
                      <w:r w:rsidRPr="00594FE9">
                        <w:t xml:space="preserve"> + 5ms, if the following conditions are met, </w:t>
                      </w:r>
                    </w:p>
                    <w:p w14:paraId="6A480683" w14:textId="77777777" w:rsidR="00DA0935" w:rsidRPr="00B30230" w:rsidRDefault="00DA0935" w:rsidP="00555636">
                      <w:pPr>
                        <w:pStyle w:val="ListParagraph"/>
                        <w:numPr>
                          <w:ilvl w:val="1"/>
                          <w:numId w:val="9"/>
                        </w:numPr>
                        <w:rPr>
                          <w:lang w:val="en-GB"/>
                        </w:rPr>
                      </w:pPr>
                      <w:r w:rsidRPr="00E06683">
                        <w:rPr>
                          <w:highlight w:val="green"/>
                        </w:rPr>
                        <w:t xml:space="preserve">the </w:t>
                      </w:r>
                      <w:proofErr w:type="spellStart"/>
                      <w:r w:rsidRPr="00E06683">
                        <w:rPr>
                          <w:highlight w:val="green"/>
                        </w:rPr>
                        <w:t>SCell</w:t>
                      </w:r>
                      <w:proofErr w:type="spellEnd"/>
                      <w:r w:rsidRPr="00E06683">
                        <w:rPr>
                          <w:highlight w:val="green"/>
                        </w:rPr>
                        <w:t xml:space="preserve"> is contiguous to an active serving cell in the same band</w:t>
                      </w:r>
                      <w:r w:rsidRPr="00594FE9">
                        <w:t xml:space="preserve">, </w:t>
                      </w:r>
                      <w:r w:rsidRPr="00E41218">
                        <w:rPr>
                          <w:b/>
                        </w:rPr>
                        <w:t>and</w:t>
                      </w:r>
                      <w:r w:rsidRPr="00594FE9">
                        <w:t xml:space="preserve"> </w:t>
                      </w:r>
                    </w:p>
                    <w:p w14:paraId="682ECA3F" w14:textId="77777777" w:rsidR="00DA0935" w:rsidRPr="00B30230" w:rsidRDefault="00DA0935" w:rsidP="00555636">
                      <w:pPr>
                        <w:pStyle w:val="ListParagraph"/>
                        <w:numPr>
                          <w:ilvl w:val="1"/>
                          <w:numId w:val="9"/>
                        </w:numPr>
                        <w:rPr>
                          <w:lang w:val="en-GB"/>
                        </w:rPr>
                      </w:pPr>
                      <w:r w:rsidRPr="00887E1C">
                        <w:rPr>
                          <w:highlight w:val="cyan"/>
                        </w:rPr>
                        <w:t xml:space="preserve">its </w:t>
                      </w:r>
                      <w:proofErr w:type="spellStart"/>
                      <w:r w:rsidRPr="00887E1C">
                        <w:rPr>
                          <w:highlight w:val="cyan"/>
                        </w:rPr>
                        <w:t>ssb-PositionInBurst</w:t>
                      </w:r>
                      <w:proofErr w:type="spellEnd"/>
                      <w:r w:rsidRPr="00887E1C">
                        <w:rPr>
                          <w:highlight w:val="cyan"/>
                        </w:rPr>
                        <w:t xml:space="preserve"> is same as the one of contiguous FR1 active serving cell</w:t>
                      </w:r>
                      <w:r w:rsidRPr="00594FE9">
                        <w:t xml:space="preserve">, </w:t>
                      </w:r>
                      <w:r w:rsidRPr="00E41218">
                        <w:rPr>
                          <w:b/>
                        </w:rPr>
                        <w:t>and</w:t>
                      </w:r>
                      <w:r w:rsidRPr="00594FE9">
                        <w:t xml:space="preserve"> </w:t>
                      </w:r>
                    </w:p>
                    <w:p w14:paraId="012E7673" w14:textId="77777777" w:rsidR="00E2156E" w:rsidRPr="00E2156E" w:rsidRDefault="00DA0935" w:rsidP="00E2156E">
                      <w:pPr>
                        <w:pStyle w:val="ListParagraph"/>
                        <w:numPr>
                          <w:ilvl w:val="1"/>
                          <w:numId w:val="9"/>
                        </w:numPr>
                        <w:rPr>
                          <w:lang w:val="en-GB"/>
                        </w:rPr>
                      </w:pPr>
                      <w:r w:rsidRPr="00B175F1">
                        <w:rPr>
                          <w:highlight w:val="yellow"/>
                        </w:rPr>
                        <w:t>its SMTC offset is same as the one of contiguous FR1 active serving cell</w:t>
                      </w:r>
                      <w:r w:rsidRPr="00594FE9">
                        <w:t xml:space="preserve">, </w:t>
                      </w:r>
                      <w:r w:rsidRPr="00E41218">
                        <w:rPr>
                          <w:b/>
                          <w:bCs/>
                        </w:rPr>
                        <w:t>and</w:t>
                      </w:r>
                    </w:p>
                    <w:p w14:paraId="45AFB38F" w14:textId="46B0A172" w:rsidR="00DA0935" w:rsidRPr="009B6952" w:rsidRDefault="00DA0935" w:rsidP="00555636">
                      <w:pPr>
                        <w:pStyle w:val="ListParagraph"/>
                        <w:numPr>
                          <w:ilvl w:val="1"/>
                          <w:numId w:val="9"/>
                        </w:numPr>
                        <w:rPr>
                          <w:lang w:val="en-GB"/>
                        </w:rPr>
                      </w:pPr>
                      <w:r w:rsidRPr="00E2156E">
                        <w:rPr>
                          <w:color w:val="FF0000"/>
                        </w:rPr>
                        <w:t xml:space="preserve">its RTD with contiguous FR1 active serving cell is smaller than or equal to 260ns with respect to the to-be-activated </w:t>
                      </w:r>
                      <w:proofErr w:type="spellStart"/>
                      <w:r w:rsidRPr="00E2156E">
                        <w:rPr>
                          <w:color w:val="FF0000"/>
                        </w:rPr>
                        <w:t>SCell’s</w:t>
                      </w:r>
                      <w:proofErr w:type="spellEnd"/>
                      <w:r w:rsidRPr="00E2156E">
                        <w:rPr>
                          <w:color w:val="FF0000"/>
                        </w:rPr>
                        <w:t xml:space="preserve"> SSB numerology, and its reception power difference with contiguous FR1 active serving cell is smaller than or equal to </w:t>
                      </w:r>
                      <w:proofErr w:type="gramStart"/>
                      <w:r w:rsidRPr="00E2156E">
                        <w:rPr>
                          <w:color w:val="FF0000"/>
                        </w:rPr>
                        <w:t>6dB;</w:t>
                      </w:r>
                      <w:proofErr w:type="gramEnd"/>
                    </w:p>
                    <w:p w14:paraId="00885F20" w14:textId="4089E4B1" w:rsidR="00DA0935" w:rsidRPr="00F20805" w:rsidRDefault="00DA0935" w:rsidP="00555636">
                      <w:pPr>
                        <w:pStyle w:val="ListParagraph"/>
                        <w:numPr>
                          <w:ilvl w:val="0"/>
                          <w:numId w:val="9"/>
                        </w:numPr>
                      </w:pPr>
                      <w:proofErr w:type="spellStart"/>
                      <w:r w:rsidRPr="00594FE9">
                        <w:t>T</w:t>
                      </w:r>
                      <w:r w:rsidRPr="00B83FC6">
                        <w:rPr>
                          <w:vertAlign w:val="subscript"/>
                        </w:rPr>
                        <w:t>FirstSSB_MAX</w:t>
                      </w:r>
                      <w:proofErr w:type="spellEnd"/>
                      <w:r w:rsidRPr="00594FE9">
                        <w:t xml:space="preserve"> + T</w:t>
                      </w:r>
                      <w:r w:rsidRPr="00B83FC6">
                        <w:rPr>
                          <w:vertAlign w:val="subscript"/>
                        </w:rPr>
                        <w:t>SMTC_MAX</w:t>
                      </w:r>
                      <w:r w:rsidRPr="00594FE9">
                        <w:t xml:space="preserve"> + </w:t>
                      </w:r>
                      <w:r w:rsidR="00042BF2">
                        <w:t>2*</w:t>
                      </w:r>
                      <w:proofErr w:type="spellStart"/>
                      <w:r w:rsidRPr="00594FE9">
                        <w:t>T</w:t>
                      </w:r>
                      <w:r w:rsidRPr="00B83FC6">
                        <w:rPr>
                          <w:vertAlign w:val="subscript"/>
                        </w:rPr>
                        <w:t>rs</w:t>
                      </w:r>
                      <w:proofErr w:type="spellEnd"/>
                      <w:r w:rsidRPr="00594FE9">
                        <w:t xml:space="preserve"> + 5ms</w:t>
                      </w:r>
                      <w:r>
                        <w:t>, otherwise.</w:t>
                      </w:r>
                    </w:p>
                  </w:txbxContent>
                </v:textbox>
                <w10:wrap type="square"/>
              </v:shape>
            </w:pict>
          </mc:Fallback>
        </mc:AlternateContent>
      </w:r>
    </w:p>
    <w:p w14:paraId="29F66132" w14:textId="1F01BAA2" w:rsidR="00DA3FCD" w:rsidRPr="00DA0935" w:rsidRDefault="00DA0935" w:rsidP="006F1349">
      <w:pPr>
        <w:spacing w:before="240"/>
        <w:rPr>
          <w:lang w:val="en-GB"/>
        </w:rPr>
      </w:pPr>
      <w:r>
        <w:rPr>
          <w:noProof/>
        </w:rPr>
        <mc:AlternateContent>
          <mc:Choice Requires="wps">
            <w:drawing>
              <wp:anchor distT="0" distB="0" distL="114300" distR="114300" simplePos="0" relativeHeight="251658241" behindDoc="0" locked="0" layoutInCell="1" allowOverlap="1" wp14:anchorId="3DC185F0" wp14:editId="443C252C">
                <wp:simplePos x="0" y="0"/>
                <wp:positionH relativeFrom="column">
                  <wp:posOffset>0</wp:posOffset>
                </wp:positionH>
                <wp:positionV relativeFrom="paragraph">
                  <wp:posOffset>0</wp:posOffset>
                </wp:positionV>
                <wp:extent cx="1828800" cy="1828800"/>
                <wp:effectExtent l="0" t="0" r="0" b="0"/>
                <wp:wrapSquare wrapText="bothSides"/>
                <wp:docPr id="55159825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F8AB5AD" w14:textId="77777777" w:rsidR="00DA0935" w:rsidRDefault="00DA0935" w:rsidP="00DA0935">
                            <w:r w:rsidRPr="00DA3FCD">
                              <w:t xml:space="preserve">However, when the following conditions are fulfilled, no activation requirement will be applied for this unknown SCell: </w:t>
                            </w:r>
                          </w:p>
                          <w:p w14:paraId="3768B2C5" w14:textId="77777777" w:rsidR="00DA0935" w:rsidRPr="006F74B2" w:rsidRDefault="00DA0935" w:rsidP="00555636">
                            <w:pPr>
                              <w:pStyle w:val="ListParagraph"/>
                              <w:numPr>
                                <w:ilvl w:val="0"/>
                                <w:numId w:val="10"/>
                              </w:numPr>
                              <w:rPr>
                                <w:lang w:val="en-GB"/>
                              </w:rPr>
                            </w:pPr>
                            <w:r w:rsidRPr="00E06683">
                              <w:rPr>
                                <w:highlight w:val="green"/>
                              </w:rPr>
                              <w:t>the SCell is contiguous to an active serving cell in the same band</w:t>
                            </w:r>
                            <w:r w:rsidRPr="00DA3FCD">
                              <w:t xml:space="preserve">, </w:t>
                            </w:r>
                            <w:r w:rsidRPr="00F22290">
                              <w:rPr>
                                <w:b/>
                              </w:rPr>
                              <w:t>and</w:t>
                            </w:r>
                            <w:r w:rsidRPr="00DA3FCD">
                              <w:t xml:space="preserve"> </w:t>
                            </w:r>
                          </w:p>
                          <w:p w14:paraId="469F1266" w14:textId="77777777" w:rsidR="00DA0935" w:rsidRPr="001C37EC" w:rsidRDefault="00DA0935" w:rsidP="00555636">
                            <w:pPr>
                              <w:pStyle w:val="ListParagraph"/>
                              <w:numPr>
                                <w:ilvl w:val="0"/>
                                <w:numId w:val="10"/>
                              </w:numPr>
                              <w:rPr>
                                <w:lang w:val="en-GB"/>
                              </w:rPr>
                            </w:pPr>
                            <w:r w:rsidRPr="009A6917">
                              <w:rPr>
                                <w:highlight w:val="magenta"/>
                              </w:rPr>
                              <w:t>A single SSB is used in the unknown SCell; or multiple SSBs are used in the SCell and TCI state indication for PDCCH is provided by the same MAC PDU used for SCell activation;</w:t>
                            </w:r>
                            <w:r w:rsidRPr="00DA3FCD">
                              <w:t xml:space="preserve"> </w:t>
                            </w:r>
                            <w:r w:rsidRPr="00F22290">
                              <w:rPr>
                                <w:b/>
                              </w:rPr>
                              <w:t>and</w:t>
                            </w:r>
                            <w:r w:rsidRPr="00DA3FCD">
                              <w:t xml:space="preserve"> </w:t>
                            </w:r>
                          </w:p>
                          <w:p w14:paraId="5F919CEF" w14:textId="77777777" w:rsidR="00DA0935" w:rsidRPr="001C37EC" w:rsidRDefault="00DA0935" w:rsidP="00555636">
                            <w:pPr>
                              <w:pStyle w:val="ListParagraph"/>
                              <w:numPr>
                                <w:ilvl w:val="0"/>
                                <w:numId w:val="10"/>
                              </w:numPr>
                              <w:rPr>
                                <w:lang w:val="en-GB"/>
                              </w:rPr>
                            </w:pPr>
                            <w:r w:rsidRPr="00887E1C">
                              <w:rPr>
                                <w:highlight w:val="cyan"/>
                              </w:rPr>
                              <w:t>its ssb-PositionInBurst is same as the one of contiguous FR1 active serving cell</w:t>
                            </w:r>
                            <w:r w:rsidRPr="00DA3FCD">
                              <w:t xml:space="preserve">, </w:t>
                            </w:r>
                            <w:r w:rsidRPr="00F22290">
                              <w:rPr>
                                <w:b/>
                              </w:rPr>
                              <w:t>and</w:t>
                            </w:r>
                            <w:r w:rsidRPr="00DA3FCD">
                              <w:t xml:space="preserve"> </w:t>
                            </w:r>
                          </w:p>
                          <w:p w14:paraId="31F38E62" w14:textId="77777777" w:rsidR="00DA0935" w:rsidRPr="00B13266" w:rsidRDefault="00DA0935" w:rsidP="00555636">
                            <w:pPr>
                              <w:pStyle w:val="ListParagraph"/>
                              <w:numPr>
                                <w:ilvl w:val="0"/>
                                <w:numId w:val="10"/>
                              </w:numPr>
                              <w:rPr>
                                <w:lang w:val="en-GB"/>
                              </w:rPr>
                            </w:pPr>
                            <w:r w:rsidRPr="00B175F1">
                              <w:rPr>
                                <w:highlight w:val="yellow"/>
                              </w:rPr>
                              <w:t>its SMTC offset is same as the one of contiguous FR1 active serving cell</w:t>
                            </w:r>
                            <w:r w:rsidRPr="00DA3FCD">
                              <w:t xml:space="preserve"> </w:t>
                            </w:r>
                          </w:p>
                          <w:p w14:paraId="231F42F7" w14:textId="3AB0F6A9" w:rsidR="00DA0935" w:rsidRPr="00A61E8C" w:rsidRDefault="00DA0935" w:rsidP="00555636">
                            <w:pPr>
                              <w:pStyle w:val="ListParagraph"/>
                              <w:numPr>
                                <w:ilvl w:val="0"/>
                                <w:numId w:val="10"/>
                              </w:numPr>
                              <w:rPr>
                                <w:color w:val="2F5496" w:themeColor="accent5" w:themeShade="BF"/>
                                <w:lang w:val="en-GB"/>
                              </w:rPr>
                            </w:pPr>
                            <w:r w:rsidRPr="00A61E8C">
                              <w:rPr>
                                <w:color w:val="2F5496" w:themeColor="accent5" w:themeShade="BF"/>
                              </w:rPr>
                              <w:t xml:space="preserve">its RTD with contiguous FR1 active serving cell is larger than 260ns with respect to the to-be activated SCell’s SSB numerology, or its reception power difference with contiguous FR1 active serving cell is larger than </w:t>
                            </w:r>
                            <w:proofErr w:type="gramStart"/>
                            <w:r w:rsidRPr="00A61E8C">
                              <w:rPr>
                                <w:color w:val="2F5496" w:themeColor="accent5" w:themeShade="BF"/>
                              </w:rPr>
                              <w:t>6dB;</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C185F0" id="_x0000_s1029"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6F8AB5AD" w14:textId="77777777" w:rsidR="00DA0935" w:rsidRDefault="00DA0935" w:rsidP="00DA0935">
                      <w:r w:rsidRPr="00DA3FCD">
                        <w:t xml:space="preserve">However, when the following conditions are fulfilled, no activation requirement will be applied for this unknown </w:t>
                      </w:r>
                      <w:proofErr w:type="spellStart"/>
                      <w:r w:rsidRPr="00DA3FCD">
                        <w:t>SCell</w:t>
                      </w:r>
                      <w:proofErr w:type="spellEnd"/>
                      <w:r w:rsidRPr="00DA3FCD">
                        <w:t xml:space="preserve">: </w:t>
                      </w:r>
                    </w:p>
                    <w:p w14:paraId="3768B2C5" w14:textId="77777777" w:rsidR="00DA0935" w:rsidRPr="006F74B2" w:rsidRDefault="00DA0935" w:rsidP="00555636">
                      <w:pPr>
                        <w:pStyle w:val="ListParagraph"/>
                        <w:numPr>
                          <w:ilvl w:val="0"/>
                          <w:numId w:val="10"/>
                        </w:numPr>
                        <w:rPr>
                          <w:lang w:val="en-GB"/>
                        </w:rPr>
                      </w:pPr>
                      <w:r w:rsidRPr="00E06683">
                        <w:rPr>
                          <w:highlight w:val="green"/>
                        </w:rPr>
                        <w:t xml:space="preserve">the </w:t>
                      </w:r>
                      <w:proofErr w:type="spellStart"/>
                      <w:r w:rsidRPr="00E06683">
                        <w:rPr>
                          <w:highlight w:val="green"/>
                        </w:rPr>
                        <w:t>SCell</w:t>
                      </w:r>
                      <w:proofErr w:type="spellEnd"/>
                      <w:r w:rsidRPr="00E06683">
                        <w:rPr>
                          <w:highlight w:val="green"/>
                        </w:rPr>
                        <w:t xml:space="preserve"> is contiguous to an active serving cell in the same band</w:t>
                      </w:r>
                      <w:r w:rsidRPr="00DA3FCD">
                        <w:t xml:space="preserve">, </w:t>
                      </w:r>
                      <w:r w:rsidRPr="00F22290">
                        <w:rPr>
                          <w:b/>
                        </w:rPr>
                        <w:t>and</w:t>
                      </w:r>
                      <w:r w:rsidRPr="00DA3FCD">
                        <w:t xml:space="preserve"> </w:t>
                      </w:r>
                    </w:p>
                    <w:p w14:paraId="469F1266" w14:textId="77777777" w:rsidR="00DA0935" w:rsidRPr="001C37EC" w:rsidRDefault="00DA0935" w:rsidP="00555636">
                      <w:pPr>
                        <w:pStyle w:val="ListParagraph"/>
                        <w:numPr>
                          <w:ilvl w:val="0"/>
                          <w:numId w:val="10"/>
                        </w:numPr>
                        <w:rPr>
                          <w:lang w:val="en-GB"/>
                        </w:rPr>
                      </w:pPr>
                      <w:r w:rsidRPr="009A6917">
                        <w:rPr>
                          <w:highlight w:val="magenta"/>
                        </w:rPr>
                        <w:t xml:space="preserve">A single SSB is used in the unknown </w:t>
                      </w:r>
                      <w:proofErr w:type="spellStart"/>
                      <w:r w:rsidRPr="009A6917">
                        <w:rPr>
                          <w:highlight w:val="magenta"/>
                        </w:rPr>
                        <w:t>SCell</w:t>
                      </w:r>
                      <w:proofErr w:type="spellEnd"/>
                      <w:r w:rsidRPr="009A6917">
                        <w:rPr>
                          <w:highlight w:val="magenta"/>
                        </w:rPr>
                        <w:t xml:space="preserve">; or multiple SSBs are used in the </w:t>
                      </w:r>
                      <w:proofErr w:type="spellStart"/>
                      <w:r w:rsidRPr="009A6917">
                        <w:rPr>
                          <w:highlight w:val="magenta"/>
                        </w:rPr>
                        <w:t>SCell</w:t>
                      </w:r>
                      <w:proofErr w:type="spellEnd"/>
                      <w:r w:rsidRPr="009A6917">
                        <w:rPr>
                          <w:highlight w:val="magenta"/>
                        </w:rPr>
                        <w:t xml:space="preserve"> and TCI state indication for PDCCH is provided by the same MAC PDU used for </w:t>
                      </w:r>
                      <w:proofErr w:type="spellStart"/>
                      <w:r w:rsidRPr="009A6917">
                        <w:rPr>
                          <w:highlight w:val="magenta"/>
                        </w:rPr>
                        <w:t>SCell</w:t>
                      </w:r>
                      <w:proofErr w:type="spellEnd"/>
                      <w:r w:rsidRPr="009A6917">
                        <w:rPr>
                          <w:highlight w:val="magenta"/>
                        </w:rPr>
                        <w:t xml:space="preserve"> activation;</w:t>
                      </w:r>
                      <w:r w:rsidRPr="00DA3FCD">
                        <w:t xml:space="preserve"> </w:t>
                      </w:r>
                      <w:r w:rsidRPr="00F22290">
                        <w:rPr>
                          <w:b/>
                        </w:rPr>
                        <w:t>and</w:t>
                      </w:r>
                      <w:r w:rsidRPr="00DA3FCD">
                        <w:t xml:space="preserve"> </w:t>
                      </w:r>
                    </w:p>
                    <w:p w14:paraId="5F919CEF" w14:textId="77777777" w:rsidR="00DA0935" w:rsidRPr="001C37EC" w:rsidRDefault="00DA0935" w:rsidP="00555636">
                      <w:pPr>
                        <w:pStyle w:val="ListParagraph"/>
                        <w:numPr>
                          <w:ilvl w:val="0"/>
                          <w:numId w:val="10"/>
                        </w:numPr>
                        <w:rPr>
                          <w:lang w:val="en-GB"/>
                        </w:rPr>
                      </w:pPr>
                      <w:r w:rsidRPr="00887E1C">
                        <w:rPr>
                          <w:highlight w:val="cyan"/>
                        </w:rPr>
                        <w:t xml:space="preserve">its </w:t>
                      </w:r>
                      <w:proofErr w:type="spellStart"/>
                      <w:r w:rsidRPr="00887E1C">
                        <w:rPr>
                          <w:highlight w:val="cyan"/>
                        </w:rPr>
                        <w:t>ssb-PositionInBurst</w:t>
                      </w:r>
                      <w:proofErr w:type="spellEnd"/>
                      <w:r w:rsidRPr="00887E1C">
                        <w:rPr>
                          <w:highlight w:val="cyan"/>
                        </w:rPr>
                        <w:t xml:space="preserve"> is same as the one of contiguous FR1 active serving cell</w:t>
                      </w:r>
                      <w:r w:rsidRPr="00DA3FCD">
                        <w:t xml:space="preserve">, </w:t>
                      </w:r>
                      <w:r w:rsidRPr="00F22290">
                        <w:rPr>
                          <w:b/>
                        </w:rPr>
                        <w:t>and</w:t>
                      </w:r>
                      <w:r w:rsidRPr="00DA3FCD">
                        <w:t xml:space="preserve"> </w:t>
                      </w:r>
                    </w:p>
                    <w:p w14:paraId="31F38E62" w14:textId="77777777" w:rsidR="00DA0935" w:rsidRPr="00B13266" w:rsidRDefault="00DA0935" w:rsidP="00555636">
                      <w:pPr>
                        <w:pStyle w:val="ListParagraph"/>
                        <w:numPr>
                          <w:ilvl w:val="0"/>
                          <w:numId w:val="10"/>
                        </w:numPr>
                        <w:rPr>
                          <w:lang w:val="en-GB"/>
                        </w:rPr>
                      </w:pPr>
                      <w:r w:rsidRPr="00B175F1">
                        <w:rPr>
                          <w:highlight w:val="yellow"/>
                        </w:rPr>
                        <w:t>its SMTC offset is same as the one of contiguous FR1 active serving cell</w:t>
                      </w:r>
                      <w:r w:rsidRPr="00DA3FCD">
                        <w:t xml:space="preserve"> </w:t>
                      </w:r>
                    </w:p>
                    <w:p w14:paraId="231F42F7" w14:textId="3AB0F6A9" w:rsidR="00DA0935" w:rsidRPr="00A61E8C" w:rsidRDefault="00DA0935" w:rsidP="00555636">
                      <w:pPr>
                        <w:pStyle w:val="ListParagraph"/>
                        <w:numPr>
                          <w:ilvl w:val="0"/>
                          <w:numId w:val="10"/>
                        </w:numPr>
                        <w:rPr>
                          <w:color w:val="2F5496" w:themeColor="accent5" w:themeShade="BF"/>
                          <w:lang w:val="en-GB"/>
                        </w:rPr>
                      </w:pPr>
                      <w:r w:rsidRPr="00A61E8C">
                        <w:rPr>
                          <w:color w:val="2F5496" w:themeColor="accent5" w:themeShade="BF"/>
                        </w:rPr>
                        <w:t xml:space="preserve">its RTD with contiguous FR1 active serving cell is larger than 260ns with respect to the to-be activated </w:t>
                      </w:r>
                      <w:proofErr w:type="spellStart"/>
                      <w:r w:rsidRPr="00A61E8C">
                        <w:rPr>
                          <w:color w:val="2F5496" w:themeColor="accent5" w:themeShade="BF"/>
                        </w:rPr>
                        <w:t>SCell’s</w:t>
                      </w:r>
                      <w:proofErr w:type="spellEnd"/>
                      <w:r w:rsidRPr="00A61E8C">
                        <w:rPr>
                          <w:color w:val="2F5496" w:themeColor="accent5" w:themeShade="BF"/>
                        </w:rPr>
                        <w:t xml:space="preserve"> SSB numerology, or its reception power difference with contiguous FR1 active serving cell is larger than </w:t>
                      </w:r>
                      <w:proofErr w:type="gramStart"/>
                      <w:r w:rsidRPr="00A61E8C">
                        <w:rPr>
                          <w:color w:val="2F5496" w:themeColor="accent5" w:themeShade="BF"/>
                        </w:rPr>
                        <w:t>6dB;</w:t>
                      </w:r>
                      <w:proofErr w:type="gramEnd"/>
                    </w:p>
                  </w:txbxContent>
                </v:textbox>
                <w10:wrap type="square"/>
              </v:shape>
            </w:pict>
          </mc:Fallback>
        </mc:AlternateContent>
      </w:r>
      <w:r w:rsidR="006F0EB2">
        <w:rPr>
          <w:lang w:val="en-GB"/>
        </w:rPr>
        <w:t xml:space="preserve">The uncertainty in the requirement </w:t>
      </w:r>
      <w:r w:rsidR="006811B4">
        <w:rPr>
          <w:lang w:val="en-GB"/>
        </w:rPr>
        <w:t xml:space="preserve">seems to be </w:t>
      </w:r>
      <w:r w:rsidR="00E15050">
        <w:rPr>
          <w:lang w:val="en-GB"/>
        </w:rPr>
        <w:t xml:space="preserve">caused </w:t>
      </w:r>
      <w:r w:rsidR="006811B4">
        <w:rPr>
          <w:lang w:val="en-GB"/>
        </w:rPr>
        <w:t xml:space="preserve">by repeating text </w:t>
      </w:r>
      <w:r w:rsidR="00315E56">
        <w:rPr>
          <w:lang w:val="en-GB"/>
        </w:rPr>
        <w:t xml:space="preserve">for the side condition </w:t>
      </w:r>
      <w:r w:rsidR="006811B4">
        <w:rPr>
          <w:lang w:val="en-GB"/>
        </w:rPr>
        <w:t xml:space="preserve">and </w:t>
      </w:r>
      <w:r w:rsidR="008C1A46">
        <w:rPr>
          <w:lang w:val="en-GB"/>
        </w:rPr>
        <w:t xml:space="preserve">by not properly following a hierarchy </w:t>
      </w:r>
      <w:r w:rsidR="0019387A">
        <w:rPr>
          <w:lang w:val="en-GB"/>
        </w:rPr>
        <w:t>of in</w:t>
      </w:r>
      <w:r w:rsidR="00092BB5">
        <w:rPr>
          <w:rFonts w:eastAsia="MS Mincho" w:hint="eastAsia"/>
          <w:lang w:val="en-GB" w:eastAsia="ja-JP"/>
        </w:rPr>
        <w:t>d</w:t>
      </w:r>
      <w:r w:rsidR="0019387A">
        <w:rPr>
          <w:lang w:val="en-GB"/>
        </w:rPr>
        <w:t>en</w:t>
      </w:r>
      <w:r w:rsidR="00092BB5">
        <w:rPr>
          <w:rFonts w:eastAsia="MS Mincho" w:hint="eastAsia"/>
          <w:lang w:val="en-GB" w:eastAsia="ja-JP"/>
        </w:rPr>
        <w:t>t</w:t>
      </w:r>
      <w:r w:rsidR="0019387A">
        <w:rPr>
          <w:lang w:val="en-GB"/>
        </w:rPr>
        <w:t>.</w:t>
      </w:r>
      <w:r w:rsidR="00EC2171">
        <w:rPr>
          <w:lang w:val="en-GB"/>
        </w:rPr>
        <w:t xml:space="preserve"> Hence, we repeat our </w:t>
      </w:r>
      <w:r w:rsidR="005E6D9E">
        <w:rPr>
          <w:lang w:val="en-GB"/>
        </w:rPr>
        <w:t xml:space="preserve">proposal from </w:t>
      </w:r>
      <w:r w:rsidR="008B00BA">
        <w:rPr>
          <w:lang w:val="en-GB"/>
        </w:rPr>
        <w:fldChar w:fldCharType="begin"/>
      </w:r>
      <w:r w:rsidR="008B00BA">
        <w:rPr>
          <w:lang w:val="en-GB"/>
        </w:rPr>
        <w:instrText xml:space="preserve"> REF _Ref173938139 \n \h </w:instrText>
      </w:r>
      <w:r w:rsidR="008B00BA">
        <w:rPr>
          <w:lang w:val="en-GB"/>
        </w:rPr>
      </w:r>
      <w:r w:rsidR="008B00BA">
        <w:rPr>
          <w:lang w:val="en-GB"/>
        </w:rPr>
        <w:fldChar w:fldCharType="separate"/>
      </w:r>
      <w:r w:rsidR="008B00BA">
        <w:rPr>
          <w:lang w:val="en-GB"/>
        </w:rPr>
        <w:t>[4]</w:t>
      </w:r>
      <w:r w:rsidR="008B00BA">
        <w:rPr>
          <w:lang w:val="en-GB"/>
        </w:rPr>
        <w:fldChar w:fldCharType="end"/>
      </w:r>
      <w:r w:rsidR="00FA636B">
        <w:rPr>
          <w:lang w:val="en-GB"/>
        </w:rPr>
        <w:t>:</w:t>
      </w:r>
    </w:p>
    <w:p w14:paraId="3E479193" w14:textId="0AA92946" w:rsidR="00C85AFC" w:rsidRPr="0056010E" w:rsidRDefault="00455894" w:rsidP="00455894">
      <w:r w:rsidRPr="0056010E">
        <w:rPr>
          <w:b/>
          <w:bCs/>
        </w:rPr>
        <w:lastRenderedPageBreak/>
        <w:t xml:space="preserve">Proposal 1: </w:t>
      </w:r>
      <w:r w:rsidRPr="0056010E">
        <w:t>RAN4 to develop guidelines for drafting requirements with complex logic, including adopting a pseudo-code approach (e.g. similar to the way RAN2 procedures are specified).</w:t>
      </w:r>
    </w:p>
    <w:p w14:paraId="11D7AEC9" w14:textId="4CEB01BD" w:rsidR="005E3684" w:rsidRPr="0056010E" w:rsidRDefault="00CF4DA1" w:rsidP="00455894">
      <w:r w:rsidRPr="0056010E">
        <w:rPr>
          <w:b/>
          <w:bCs/>
        </w:rPr>
        <w:t>Observation 1:</w:t>
      </w:r>
      <w:r w:rsidRPr="0056010E">
        <w:t xml:space="preserve"> </w:t>
      </w:r>
      <w:r w:rsidR="003636E2" w:rsidRPr="0056010E">
        <w:t>The hiera</w:t>
      </w:r>
      <w:r w:rsidR="00F31FA9" w:rsidRPr="0056010E">
        <w:t xml:space="preserve">rchy of </w:t>
      </w:r>
      <w:r w:rsidR="00A7621F" w:rsidRPr="0056010E">
        <w:t>in</w:t>
      </w:r>
      <w:r w:rsidR="0068787B" w:rsidRPr="0056010E">
        <w:rPr>
          <w:rFonts w:eastAsia="MS Mincho" w:hint="eastAsia"/>
          <w:lang w:eastAsia="ja-JP"/>
        </w:rPr>
        <w:t>d</w:t>
      </w:r>
      <w:r w:rsidR="00A7621F" w:rsidRPr="0056010E">
        <w:t>en</w:t>
      </w:r>
      <w:r w:rsidR="0068787B" w:rsidRPr="0056010E">
        <w:rPr>
          <w:rFonts w:eastAsia="MS Mincho" w:hint="eastAsia"/>
          <w:lang w:eastAsia="ja-JP"/>
        </w:rPr>
        <w:t>t</w:t>
      </w:r>
      <w:r w:rsidR="00A7621F" w:rsidRPr="0056010E">
        <w:t xml:space="preserve"> could </w:t>
      </w:r>
      <w:r w:rsidR="005D2CEB" w:rsidRPr="0056010E">
        <w:t>be indicated by the same approach as in TS 38.321</w:t>
      </w:r>
      <w:r w:rsidR="002D3B95" w:rsidRPr="0056010E">
        <w:t xml:space="preserve">, i.e., </w:t>
      </w:r>
      <w:r w:rsidR="00EE6CE1" w:rsidRPr="0056010E">
        <w:t xml:space="preserve">1&gt;, 2&gt;, 3&gt;, etc. </w:t>
      </w:r>
      <w:r w:rsidR="00CB50CA" w:rsidRPr="0056010E">
        <w:t xml:space="preserve">for the </w:t>
      </w:r>
      <w:r w:rsidR="00DC0507" w:rsidRPr="0056010E">
        <w:t>in</w:t>
      </w:r>
      <w:r w:rsidR="0068787B" w:rsidRPr="0056010E">
        <w:rPr>
          <w:rFonts w:eastAsia="MS Mincho" w:hint="eastAsia"/>
          <w:lang w:eastAsia="ja-JP"/>
        </w:rPr>
        <w:t>d</w:t>
      </w:r>
      <w:r w:rsidR="00DC0507" w:rsidRPr="0056010E">
        <w:t>en</w:t>
      </w:r>
      <w:r w:rsidR="0068787B" w:rsidRPr="0056010E">
        <w:rPr>
          <w:rFonts w:eastAsia="MS Mincho" w:hint="eastAsia"/>
          <w:lang w:eastAsia="ja-JP"/>
        </w:rPr>
        <w:t>t</w:t>
      </w:r>
      <w:r w:rsidR="00DC0507" w:rsidRPr="0056010E">
        <w:t xml:space="preserve"> level</w:t>
      </w:r>
      <w:r w:rsidR="00C26151" w:rsidRPr="0056010E">
        <w:t>.</w:t>
      </w:r>
      <w:r w:rsidR="005D2CEB" w:rsidRPr="0056010E">
        <w:t xml:space="preserve"> </w:t>
      </w:r>
    </w:p>
    <w:p w14:paraId="74A1DC70" w14:textId="6D08CE01" w:rsidR="007D20F3" w:rsidRDefault="00933ABF" w:rsidP="00455894">
      <w:pPr>
        <w:rPr>
          <w:lang w:val="en-GB"/>
        </w:rPr>
      </w:pPr>
      <w:r>
        <w:rPr>
          <w:lang w:val="en-GB"/>
        </w:rPr>
        <w:t xml:space="preserve">Following proposal 1, the next </w:t>
      </w:r>
      <w:r w:rsidR="000F5540">
        <w:rPr>
          <w:lang w:val="en-GB"/>
        </w:rPr>
        <w:t>sub</w:t>
      </w:r>
      <w:r>
        <w:rPr>
          <w:lang w:val="en-GB"/>
        </w:rPr>
        <w:t xml:space="preserve">section the </w:t>
      </w:r>
      <w:r w:rsidR="001534AD">
        <w:rPr>
          <w:lang w:val="en-GB"/>
        </w:rPr>
        <w:t>S</w:t>
      </w:r>
      <w:r w:rsidR="003F617B">
        <w:rPr>
          <w:lang w:val="en-GB"/>
        </w:rPr>
        <w:t>C</w:t>
      </w:r>
      <w:r w:rsidR="001534AD">
        <w:rPr>
          <w:lang w:val="en-GB"/>
        </w:rPr>
        <w:t xml:space="preserve">ell activation delay </w:t>
      </w:r>
      <w:r>
        <w:rPr>
          <w:lang w:val="en-GB"/>
        </w:rPr>
        <w:t>requirements</w:t>
      </w:r>
      <w:r w:rsidR="000F5540">
        <w:rPr>
          <w:lang w:val="en-GB"/>
        </w:rPr>
        <w:t xml:space="preserve"> </w:t>
      </w:r>
      <w:r w:rsidR="002F4C37">
        <w:rPr>
          <w:lang w:val="en-GB"/>
        </w:rPr>
        <w:t xml:space="preserve">in section 8.3.2 of </w:t>
      </w:r>
      <w:r w:rsidR="005A3B4D">
        <w:rPr>
          <w:lang w:val="en-GB"/>
        </w:rPr>
        <w:t>T</w:t>
      </w:r>
      <w:r w:rsidR="002F4C37">
        <w:rPr>
          <w:lang w:val="en-GB"/>
        </w:rPr>
        <w:t xml:space="preserve">S 38.133 </w:t>
      </w:r>
      <w:r w:rsidR="000F5540">
        <w:rPr>
          <w:lang w:val="en-GB"/>
        </w:rPr>
        <w:t>are re</w:t>
      </w:r>
      <w:r w:rsidR="006B00A2">
        <w:rPr>
          <w:lang w:val="en-GB"/>
        </w:rPr>
        <w:t>structured</w:t>
      </w:r>
      <w:r w:rsidR="000F5540">
        <w:rPr>
          <w:lang w:val="en-GB"/>
        </w:rPr>
        <w:t xml:space="preserve"> </w:t>
      </w:r>
      <w:r w:rsidR="002F4C37">
        <w:rPr>
          <w:lang w:val="en-GB"/>
        </w:rPr>
        <w:t xml:space="preserve">applying the </w:t>
      </w:r>
      <w:r w:rsidR="005A3B4D">
        <w:rPr>
          <w:lang w:val="en-GB"/>
        </w:rPr>
        <w:t xml:space="preserve">methodology of </w:t>
      </w:r>
      <w:r w:rsidR="003A2CAE">
        <w:rPr>
          <w:lang w:val="en-GB"/>
        </w:rPr>
        <w:t>TS 38.321. The wording of the original te</w:t>
      </w:r>
      <w:r w:rsidR="00F9163B">
        <w:rPr>
          <w:lang w:val="en-GB"/>
        </w:rPr>
        <w:t>x</w:t>
      </w:r>
      <w:r w:rsidR="003A2CAE">
        <w:rPr>
          <w:lang w:val="en-GB"/>
        </w:rPr>
        <w:t>t</w:t>
      </w:r>
      <w:r w:rsidR="002F2295">
        <w:rPr>
          <w:lang w:val="en-GB"/>
        </w:rPr>
        <w:t xml:space="preserve"> has not been changed but was just copied</w:t>
      </w:r>
      <w:r w:rsidR="00F9163B">
        <w:rPr>
          <w:lang w:val="en-GB"/>
        </w:rPr>
        <w:t xml:space="preserve"> and reorganized</w:t>
      </w:r>
      <w:r w:rsidR="002F2295">
        <w:rPr>
          <w:lang w:val="en-GB"/>
        </w:rPr>
        <w:t xml:space="preserve">. </w:t>
      </w:r>
      <w:r w:rsidR="00F409CB">
        <w:rPr>
          <w:lang w:val="en-GB"/>
        </w:rPr>
        <w:t>Hence, potential errors and inconsistencies are still included in the ne</w:t>
      </w:r>
      <w:r w:rsidR="00120C25">
        <w:rPr>
          <w:lang w:val="en-GB"/>
        </w:rPr>
        <w:t>w version.</w:t>
      </w:r>
    </w:p>
    <w:p w14:paraId="1026B594" w14:textId="15DB5D04" w:rsidR="00791323" w:rsidRDefault="00791323" w:rsidP="00455894">
      <w:pPr>
        <w:rPr>
          <w:lang w:val="en-GB"/>
        </w:rPr>
      </w:pPr>
      <w:r>
        <w:rPr>
          <w:lang w:val="en-GB"/>
        </w:rPr>
        <w:t xml:space="preserve">In our view the </w:t>
      </w:r>
      <w:r w:rsidR="00976FD1">
        <w:rPr>
          <w:lang w:val="en-GB"/>
        </w:rPr>
        <w:t xml:space="preserve">requirements for SCell activation delay </w:t>
      </w:r>
      <w:r w:rsidR="00E107C9">
        <w:rPr>
          <w:lang w:val="en-GB"/>
        </w:rPr>
        <w:t xml:space="preserve">in subsection </w:t>
      </w:r>
      <w:r w:rsidR="00B411A8">
        <w:rPr>
          <w:lang w:val="en-GB"/>
        </w:rPr>
        <w:t xml:space="preserve">2.1.1 </w:t>
      </w:r>
      <w:r w:rsidR="00976FD1">
        <w:rPr>
          <w:lang w:val="en-GB"/>
        </w:rPr>
        <w:t xml:space="preserve">are much easier to read </w:t>
      </w:r>
      <w:r w:rsidR="00E107C9">
        <w:rPr>
          <w:lang w:val="en-GB"/>
        </w:rPr>
        <w:t>after simple text reshuffling and using proper indent level.</w:t>
      </w:r>
      <w:r w:rsidR="002B4E8C">
        <w:rPr>
          <w:lang w:val="en-GB"/>
        </w:rPr>
        <w:t xml:space="preserve"> In addition, the </w:t>
      </w:r>
      <w:r w:rsidR="002A5A72">
        <w:rPr>
          <w:lang w:val="en-GB"/>
        </w:rPr>
        <w:t xml:space="preserve">text becomes shorter and also allows easier maintenance. </w:t>
      </w:r>
    </w:p>
    <w:p w14:paraId="77DB347F" w14:textId="1ECBB643" w:rsidR="004D5107" w:rsidRDefault="007D20F3" w:rsidP="00455894">
      <w:pPr>
        <w:rPr>
          <w:lang w:val="en-GB"/>
        </w:rPr>
      </w:pPr>
      <w:r w:rsidRPr="00102B6D">
        <w:rPr>
          <w:b/>
          <w:bCs/>
          <w:lang w:val="en-GB"/>
        </w:rPr>
        <w:t>Observation 2:</w:t>
      </w:r>
      <w:r>
        <w:rPr>
          <w:lang w:val="en-GB"/>
        </w:rPr>
        <w:t xml:space="preserve"> Significant improvement of the readability </w:t>
      </w:r>
      <w:r w:rsidR="00486A83">
        <w:rPr>
          <w:lang w:val="en-GB"/>
        </w:rPr>
        <w:t xml:space="preserve">in TS 38.133 </w:t>
      </w:r>
      <w:r w:rsidR="00DF16E0">
        <w:rPr>
          <w:lang w:val="en-GB"/>
        </w:rPr>
        <w:t>can be achieved by</w:t>
      </w:r>
      <w:r w:rsidR="00486A83">
        <w:rPr>
          <w:lang w:val="en-GB"/>
        </w:rPr>
        <w:t xml:space="preserve"> applying proper </w:t>
      </w:r>
      <w:r w:rsidR="00A05DAA">
        <w:rPr>
          <w:lang w:val="en-GB"/>
        </w:rPr>
        <w:t xml:space="preserve">indentation and reorganizing of the text without </w:t>
      </w:r>
      <w:r w:rsidR="00102B6D">
        <w:rPr>
          <w:lang w:val="en-GB"/>
        </w:rPr>
        <w:t>the need to rewrite it.</w:t>
      </w:r>
      <w:r w:rsidR="00DF16E0">
        <w:rPr>
          <w:lang w:val="en-GB"/>
        </w:rPr>
        <w:t xml:space="preserve"> </w:t>
      </w:r>
      <w:r w:rsidR="003A2CAE">
        <w:rPr>
          <w:lang w:val="en-GB"/>
        </w:rPr>
        <w:t xml:space="preserve"> </w:t>
      </w:r>
    </w:p>
    <w:p w14:paraId="79B09609" w14:textId="413E259B" w:rsidR="00581981" w:rsidRDefault="004D5107" w:rsidP="00455894">
      <w:pPr>
        <w:rPr>
          <w:lang w:val="en-GB"/>
        </w:rPr>
      </w:pPr>
      <w:r>
        <w:rPr>
          <w:lang w:val="en-GB"/>
        </w:rPr>
        <w:t>The te</w:t>
      </w:r>
      <w:r w:rsidR="00734C7A">
        <w:rPr>
          <w:rFonts w:eastAsia="MS Mincho" w:hint="eastAsia"/>
          <w:lang w:val="en-GB" w:eastAsia="ja-JP"/>
        </w:rPr>
        <w:t>x</w:t>
      </w:r>
      <w:r>
        <w:rPr>
          <w:lang w:val="en-GB"/>
        </w:rPr>
        <w:t xml:space="preserve">t marked in pink </w:t>
      </w:r>
      <w:r w:rsidR="001F3C0F">
        <w:rPr>
          <w:lang w:val="en-GB"/>
        </w:rPr>
        <w:t>in the subse</w:t>
      </w:r>
      <w:r w:rsidR="003F617B">
        <w:rPr>
          <w:lang w:val="en-GB"/>
        </w:rPr>
        <w:t xml:space="preserve">ction </w:t>
      </w:r>
      <w:r w:rsidR="00B411A8">
        <w:rPr>
          <w:lang w:val="en-GB"/>
        </w:rPr>
        <w:t xml:space="preserve">2.1.1 </w:t>
      </w:r>
      <w:r>
        <w:rPr>
          <w:lang w:val="en-GB"/>
        </w:rPr>
        <w:t xml:space="preserve">indicates </w:t>
      </w:r>
      <w:r w:rsidR="00AF09E0">
        <w:rPr>
          <w:lang w:val="en-GB"/>
        </w:rPr>
        <w:t xml:space="preserve">an example where the </w:t>
      </w:r>
      <w:r w:rsidR="00B05E54">
        <w:rPr>
          <w:lang w:val="en-GB"/>
        </w:rPr>
        <w:t>side condition</w:t>
      </w:r>
      <w:r w:rsidR="00B411A8">
        <w:rPr>
          <w:lang w:val="en-GB"/>
        </w:rPr>
        <w:t>s</w:t>
      </w:r>
      <w:r w:rsidR="00B05E54">
        <w:rPr>
          <w:lang w:val="en-GB"/>
        </w:rPr>
        <w:t xml:space="preserve"> </w:t>
      </w:r>
      <w:r w:rsidR="00B411A8">
        <w:rPr>
          <w:lang w:val="en-GB"/>
        </w:rPr>
        <w:t>are</w:t>
      </w:r>
      <w:r w:rsidR="00B05E54">
        <w:rPr>
          <w:lang w:val="en-GB"/>
        </w:rPr>
        <w:t xml:space="preserve"> duplicated. </w:t>
      </w:r>
      <w:r w:rsidR="00CA0DF6">
        <w:rPr>
          <w:lang w:val="en-GB"/>
        </w:rPr>
        <w:t>In our view such duplication should be avoided in a clean text</w:t>
      </w:r>
      <w:r w:rsidR="00A72E69">
        <w:rPr>
          <w:lang w:val="en-GB"/>
        </w:rPr>
        <w:t xml:space="preserve"> but that </w:t>
      </w:r>
      <w:r w:rsidR="001F0B08">
        <w:rPr>
          <w:lang w:val="en-GB"/>
        </w:rPr>
        <w:t xml:space="preserve">would require </w:t>
      </w:r>
      <w:r w:rsidR="006F0F8C">
        <w:rPr>
          <w:lang w:val="en-GB"/>
        </w:rPr>
        <w:t xml:space="preserve">more effort </w:t>
      </w:r>
      <w:r w:rsidR="00BC3ABF">
        <w:rPr>
          <w:lang w:val="en-GB"/>
        </w:rPr>
        <w:t>and</w:t>
      </w:r>
      <w:r w:rsidR="00581981">
        <w:rPr>
          <w:lang w:val="en-GB"/>
        </w:rPr>
        <w:t xml:space="preserve"> considerable re-writing of the existing text.</w:t>
      </w:r>
    </w:p>
    <w:p w14:paraId="0C0D5C08" w14:textId="77777777" w:rsidR="00AD64CF" w:rsidRDefault="00581981" w:rsidP="00455894">
      <w:pPr>
        <w:rPr>
          <w:lang w:val="en-GB"/>
        </w:rPr>
      </w:pPr>
      <w:r w:rsidRPr="00BE46A0">
        <w:rPr>
          <w:b/>
          <w:bCs/>
          <w:lang w:val="en-GB"/>
        </w:rPr>
        <w:t>Observation 3:</w:t>
      </w:r>
      <w:r>
        <w:rPr>
          <w:lang w:val="en-GB"/>
        </w:rPr>
        <w:t xml:space="preserve"> </w:t>
      </w:r>
      <w:r w:rsidR="004C0234">
        <w:rPr>
          <w:lang w:val="en-GB"/>
        </w:rPr>
        <w:t xml:space="preserve">Further optimization </w:t>
      </w:r>
      <w:r w:rsidR="00373372">
        <w:rPr>
          <w:lang w:val="en-GB"/>
        </w:rPr>
        <w:t xml:space="preserve">beyond proper indentation and </w:t>
      </w:r>
      <w:r w:rsidR="006D1C11">
        <w:rPr>
          <w:lang w:val="en-GB"/>
        </w:rPr>
        <w:t>text reorganization is possible</w:t>
      </w:r>
      <w:r w:rsidR="00AD64CF">
        <w:rPr>
          <w:lang w:val="en-GB"/>
        </w:rPr>
        <w:t>.</w:t>
      </w:r>
    </w:p>
    <w:p w14:paraId="3FFC5CF0" w14:textId="2353C5D1" w:rsidR="00933ABF" w:rsidRDefault="007A1F31" w:rsidP="00455894">
      <w:pPr>
        <w:rPr>
          <w:lang w:val="en-GB"/>
        </w:rPr>
      </w:pPr>
      <w:r>
        <w:rPr>
          <w:lang w:val="en-GB"/>
        </w:rPr>
        <w:t>However, s</w:t>
      </w:r>
      <w:r w:rsidR="00C2736A">
        <w:rPr>
          <w:lang w:val="en-GB"/>
        </w:rPr>
        <w:t>uch a</w:t>
      </w:r>
      <w:r w:rsidR="00EC26EF">
        <w:rPr>
          <w:lang w:val="en-GB"/>
        </w:rPr>
        <w:t>n</w:t>
      </w:r>
      <w:r w:rsidR="00C2736A">
        <w:rPr>
          <w:lang w:val="en-GB"/>
        </w:rPr>
        <w:t xml:space="preserve"> additional optimization may not </w:t>
      </w:r>
      <w:r w:rsidR="002517F7">
        <w:rPr>
          <w:lang w:val="en-GB"/>
        </w:rPr>
        <w:t xml:space="preserve">be feasible for </w:t>
      </w:r>
      <w:r w:rsidR="00EB19DB">
        <w:rPr>
          <w:lang w:val="en-GB"/>
        </w:rPr>
        <w:t>an existing and complicated specification like TS 38.133</w:t>
      </w:r>
      <w:r w:rsidR="009B54E8">
        <w:rPr>
          <w:lang w:val="en-GB"/>
        </w:rPr>
        <w:t xml:space="preserve">. </w:t>
      </w:r>
      <w:r w:rsidR="00001D89">
        <w:rPr>
          <w:lang w:val="en-GB"/>
        </w:rPr>
        <w:t>I</w:t>
      </w:r>
      <w:r w:rsidR="00322E72">
        <w:rPr>
          <w:lang w:val="en-GB"/>
        </w:rPr>
        <w:t xml:space="preserve">t is also not needed </w:t>
      </w:r>
      <w:r>
        <w:rPr>
          <w:lang w:val="en-GB"/>
        </w:rPr>
        <w:t xml:space="preserve">in a first step </w:t>
      </w:r>
      <w:r w:rsidR="00322E72">
        <w:rPr>
          <w:lang w:val="en-GB"/>
        </w:rPr>
        <w:t>since significant improvements in readability could already be achieved by simple means</w:t>
      </w:r>
      <w:r w:rsidR="008066E9">
        <w:rPr>
          <w:lang w:val="en-GB"/>
        </w:rPr>
        <w:t>.</w:t>
      </w:r>
    </w:p>
    <w:p w14:paraId="6AFC9FD4" w14:textId="7937E7F9" w:rsidR="00AB1593" w:rsidRDefault="00AB1593" w:rsidP="00455894">
      <w:pPr>
        <w:rPr>
          <w:lang w:val="en-GB"/>
        </w:rPr>
      </w:pPr>
      <w:r w:rsidRPr="002410E6">
        <w:rPr>
          <w:b/>
          <w:bCs/>
          <w:lang w:val="en-GB"/>
        </w:rPr>
        <w:t>Proposal 2:</w:t>
      </w:r>
      <w:r>
        <w:rPr>
          <w:lang w:val="en-GB"/>
        </w:rPr>
        <w:t xml:space="preserve"> </w:t>
      </w:r>
      <w:r w:rsidR="0091576A">
        <w:rPr>
          <w:lang w:val="en-GB"/>
        </w:rPr>
        <w:t xml:space="preserve">RAN4 should select a few example sections </w:t>
      </w:r>
      <w:r w:rsidR="004C541E">
        <w:rPr>
          <w:lang w:val="en-GB"/>
        </w:rPr>
        <w:t xml:space="preserve">of TS 38.133 and </w:t>
      </w:r>
      <w:r w:rsidR="00760D76">
        <w:rPr>
          <w:lang w:val="en-GB"/>
        </w:rPr>
        <w:t xml:space="preserve">try to improve readability </w:t>
      </w:r>
      <w:r w:rsidR="00A353A4">
        <w:rPr>
          <w:lang w:val="en-GB"/>
        </w:rPr>
        <w:t xml:space="preserve">by proper indentation and restructuring of the existing </w:t>
      </w:r>
      <w:r w:rsidR="002410E6">
        <w:rPr>
          <w:lang w:val="en-GB"/>
        </w:rPr>
        <w:t>text.</w:t>
      </w:r>
    </w:p>
    <w:p w14:paraId="5069E299" w14:textId="5BBD03B7" w:rsidR="0086348F" w:rsidRPr="00933ABF" w:rsidRDefault="0086348F" w:rsidP="00455894">
      <w:pPr>
        <w:rPr>
          <w:lang w:val="en-GB"/>
        </w:rPr>
      </w:pPr>
      <w:r>
        <w:rPr>
          <w:lang w:val="en-GB"/>
        </w:rPr>
        <w:t xml:space="preserve">Potential sections to start with </w:t>
      </w:r>
      <w:r w:rsidR="00D8471D">
        <w:rPr>
          <w:lang w:val="en-GB"/>
        </w:rPr>
        <w:t xml:space="preserve">are all the sections for SCell activation delay and the sections on handover. </w:t>
      </w:r>
      <w:r w:rsidR="001872FE">
        <w:rPr>
          <w:lang w:val="en-GB"/>
        </w:rPr>
        <w:t xml:space="preserve">But also, others have sufficient room for improvement. </w:t>
      </w:r>
    </w:p>
    <w:p w14:paraId="58D3955E" w14:textId="3EC9FCF1" w:rsidR="007C43AA" w:rsidRDefault="003866E1" w:rsidP="000F5540">
      <w:pPr>
        <w:pStyle w:val="Heading3"/>
      </w:pPr>
      <w:r>
        <w:t xml:space="preserve">Indentation and </w:t>
      </w:r>
      <w:r w:rsidR="00411EA7">
        <w:t>Re</w:t>
      </w:r>
      <w:r w:rsidR="00B27E3C">
        <w:t>structuring</w:t>
      </w:r>
      <w:r w:rsidR="00411EA7">
        <w:t xml:space="preserve"> of Section 8.3.2</w:t>
      </w:r>
      <w:r w:rsidR="00E71D2D">
        <w:t xml:space="preserve"> – S</w:t>
      </w:r>
      <w:r w:rsidR="00184BB7">
        <w:t>C</w:t>
      </w:r>
      <w:r w:rsidR="00E71D2D">
        <w:t xml:space="preserve">ell Activation </w:t>
      </w:r>
      <w:r w:rsidR="002265E3">
        <w:t>Delay Requirement for Deactivated SCell</w:t>
      </w:r>
    </w:p>
    <w:p w14:paraId="28ACC186" w14:textId="17C7876B" w:rsidR="006E4ECE" w:rsidRDefault="0098436F" w:rsidP="006E4ECE">
      <w:pPr>
        <w:rPr>
          <w:lang w:val="en-GB"/>
        </w:rPr>
      </w:pPr>
      <w:r>
        <w:rPr>
          <w:lang w:val="en-GB"/>
        </w:rPr>
        <w:t>Up</w:t>
      </w:r>
      <w:r w:rsidR="000620AB">
        <w:rPr>
          <w:lang w:val="en-GB"/>
        </w:rPr>
        <w:t>on receiving SCell</w:t>
      </w:r>
      <w:r w:rsidR="00FB5EDE">
        <w:rPr>
          <w:lang w:val="en-GB"/>
        </w:rPr>
        <w:t xml:space="preserve"> activatio</w:t>
      </w:r>
      <w:r w:rsidR="001C7AA7">
        <w:rPr>
          <w:lang w:val="en-GB"/>
        </w:rPr>
        <w:t>n</w:t>
      </w:r>
      <w:r w:rsidR="00FB5EDE">
        <w:rPr>
          <w:lang w:val="en-GB"/>
        </w:rPr>
        <w:t xml:space="preserve"> command in </w:t>
      </w:r>
      <w:r w:rsidR="001C475C">
        <w:rPr>
          <w:lang w:val="en-GB"/>
        </w:rPr>
        <w:t xml:space="preserve">slot </w:t>
      </w:r>
      <m:oMath>
        <m:r>
          <w:rPr>
            <w:rFonts w:ascii="Cambria Math" w:hAnsi="Cambria Math"/>
            <w:lang w:val="en-GB"/>
          </w:rPr>
          <m:t>n</m:t>
        </m:r>
      </m:oMath>
      <w:r w:rsidR="007C1004">
        <w:rPr>
          <w:lang w:val="en-GB"/>
        </w:rPr>
        <w:t xml:space="preserve">, the UE shall be </w:t>
      </w:r>
      <w:r w:rsidR="00ED71F7">
        <w:rPr>
          <w:lang w:val="en-GB"/>
        </w:rPr>
        <w:t>capable</w:t>
      </w:r>
      <w:r w:rsidR="007C1004">
        <w:rPr>
          <w:lang w:val="en-GB"/>
        </w:rPr>
        <w:t xml:space="preserve"> </w:t>
      </w:r>
      <w:r w:rsidR="007D3722">
        <w:rPr>
          <w:lang w:val="en-GB"/>
        </w:rPr>
        <w:t xml:space="preserve">to transmit valid CSI report </w:t>
      </w:r>
      <w:r w:rsidR="00812806">
        <w:rPr>
          <w:lang w:val="en-GB"/>
        </w:rPr>
        <w:t>and apply actions related to the activation command for the SCell being activated n</w:t>
      </w:r>
      <w:r w:rsidR="00F6134A">
        <w:rPr>
          <w:lang w:val="en-GB"/>
        </w:rPr>
        <w:t xml:space="preserve">o later than in slot </w:t>
      </w:r>
      <m:oMath>
        <m:r>
          <w:rPr>
            <w:rFonts w:ascii="Cambria Math" w:hAnsi="Cambria Math"/>
            <w:lang w:val="en-GB"/>
          </w:rPr>
          <m:t>n+</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CSI reporting</m:t>
                </m:r>
              </m:sub>
            </m:sSub>
          </m:num>
          <m:den>
            <m:r>
              <w:rPr>
                <w:rFonts w:ascii="Cambria Math" w:hAnsi="Cambria Math"/>
                <w:lang w:val="en-GB"/>
              </w:rPr>
              <m:t>NR slot length</m:t>
            </m:r>
          </m:den>
        </m:f>
      </m:oMath>
      <w:r w:rsidR="00473C0E">
        <w:rPr>
          <w:lang w:val="en-GB"/>
        </w:rPr>
        <w:t>.</w:t>
      </w:r>
      <w:r w:rsidR="00CC6B66">
        <w:rPr>
          <w:lang w:val="en-GB"/>
        </w:rPr>
        <w:t xml:space="preserve"> </w:t>
      </w:r>
      <m:oMath>
        <m:sSub>
          <m:sSubPr>
            <m:ctrlPr>
              <w:rPr>
                <w:rFonts w:ascii="Cambria Math" w:eastAsia="Calibri" w:hAnsi="Cambria Math"/>
                <w:i/>
                <w:szCs w:val="22"/>
                <w:lang w:val="en-GB"/>
              </w:rPr>
            </m:ctrlPr>
          </m:sSubPr>
          <m:e>
            <m:r>
              <w:rPr>
                <w:rFonts w:ascii="Cambria Math" w:hAnsi="Cambria Math"/>
                <w:lang w:val="en-GB"/>
              </w:rPr>
              <m:t>T</m:t>
            </m:r>
          </m:e>
          <m:sub>
            <m:r>
              <w:rPr>
                <w:rFonts w:ascii="Cambria Math" w:hAnsi="Cambria Math"/>
                <w:lang w:val="en-GB"/>
              </w:rPr>
              <m:t>HARQ</m:t>
            </m:r>
          </m:sub>
        </m:sSub>
      </m:oMath>
      <w:r w:rsidR="00CC6B66">
        <w:rPr>
          <w:szCs w:val="22"/>
          <w:lang w:val="en-GB"/>
        </w:rPr>
        <w:t xml:space="preserve"> and </w:t>
      </w:r>
      <m:oMath>
        <m:sSub>
          <m:sSubPr>
            <m:ctrlPr>
              <w:rPr>
                <w:rFonts w:ascii="Cambria Math" w:eastAsia="Calibri" w:hAnsi="Cambria Math"/>
                <w:i/>
                <w:szCs w:val="22"/>
                <w:lang w:val="en-GB"/>
              </w:rPr>
            </m:ctrlPr>
          </m:sSubPr>
          <m:e>
            <m:r>
              <w:rPr>
                <w:rFonts w:ascii="Cambria Math" w:hAnsi="Cambria Math"/>
                <w:lang w:val="en-GB"/>
              </w:rPr>
              <m:t>T</m:t>
            </m:r>
          </m:e>
          <m:sub>
            <m:r>
              <w:rPr>
                <w:rFonts w:ascii="Cambria Math" w:hAnsi="Cambria Math"/>
                <w:lang w:val="en-GB"/>
              </w:rPr>
              <m:t>CSI reporting</m:t>
            </m:r>
          </m:sub>
        </m:sSub>
      </m:oMath>
      <w:r w:rsidR="00CC6B66">
        <w:rPr>
          <w:szCs w:val="22"/>
          <w:lang w:val="en-GB"/>
        </w:rPr>
        <w:t xml:space="preserve"> are defined as follows:</w:t>
      </w:r>
    </w:p>
    <w:p w14:paraId="3B292C26" w14:textId="1BCBF3D8" w:rsidR="00473C0E" w:rsidRDefault="00000000" w:rsidP="00555636">
      <w:pPr>
        <w:pStyle w:val="ListParagraph"/>
        <w:numPr>
          <w:ilvl w:val="0"/>
          <w:numId w:val="7"/>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oMath>
      <w:r w:rsidR="00CE0F74">
        <w:rPr>
          <w:lang w:val="en-GB"/>
        </w:rPr>
        <w:t xml:space="preserve"> in ms is the timing between DL data transmission and acknowledgement as specified in TS </w:t>
      </w:r>
      <w:r w:rsidR="00EF7BBC">
        <w:rPr>
          <w:lang w:val="en-GB"/>
        </w:rPr>
        <w:t>38.213</w:t>
      </w:r>
    </w:p>
    <w:p w14:paraId="129D503C" w14:textId="496298E3" w:rsidR="00A53980" w:rsidRDefault="00000000" w:rsidP="00555636">
      <w:pPr>
        <w:pStyle w:val="ListParagraph"/>
        <w:numPr>
          <w:ilvl w:val="0"/>
          <w:numId w:val="7"/>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CSI reporting</m:t>
            </m:r>
          </m:sub>
        </m:sSub>
      </m:oMath>
      <w:r w:rsidR="00A53980">
        <w:rPr>
          <w:lang w:val="en-GB"/>
        </w:rPr>
        <w:t xml:space="preserve"> </w:t>
      </w:r>
      <w:r w:rsidR="00DA6412">
        <w:rPr>
          <w:lang w:val="en-GB"/>
        </w:rPr>
        <w:t xml:space="preserve">is the delay in ms including uncertainty in </w:t>
      </w:r>
      <w:r w:rsidR="00022063">
        <w:rPr>
          <w:lang w:val="en-GB"/>
        </w:rPr>
        <w:t xml:space="preserve">acquiring the first available downlink CSI reference resource, UE processing time for CSI reporting </w:t>
      </w:r>
      <w:r w:rsidR="007126F0">
        <w:rPr>
          <w:lang w:val="en-GB"/>
        </w:rPr>
        <w:t>and uncertainty in acquiring the first available CSI reporting resources as specified in TS 38.331</w:t>
      </w:r>
    </w:p>
    <w:p w14:paraId="4A5820F4" w14:textId="2534DF0F" w:rsidR="009415EE" w:rsidRPr="0063650F" w:rsidRDefault="00000000" w:rsidP="00C96856">
      <w:pPr>
        <w:spacing w:before="240"/>
        <w:rPr>
          <w:lang w:val="en-GB"/>
        </w:rPr>
      </w:pPr>
      <m:oMath>
        <m:sSub>
          <m:sSubPr>
            <m:ctrlPr>
              <w:rPr>
                <w:rFonts w:ascii="Cambria Math" w:eastAsia="Calibri" w:hAnsi="Cambria Math"/>
                <w:i/>
                <w:szCs w:val="22"/>
                <w:lang w:val="en-GB"/>
              </w:rPr>
            </m:ctrlPr>
          </m:sSubPr>
          <m:e>
            <m:r>
              <w:rPr>
                <w:rFonts w:ascii="Cambria Math" w:hAnsi="Cambria Math"/>
                <w:lang w:val="en-GB"/>
              </w:rPr>
              <m:t>T</m:t>
            </m:r>
          </m:e>
          <m:sub>
            <m:r>
              <w:rPr>
                <w:rFonts w:ascii="Cambria Math" w:hAnsi="Cambria Math"/>
                <w:lang w:val="en-GB"/>
              </w:rPr>
              <m:t>activation time</m:t>
            </m:r>
          </m:sub>
        </m:sSub>
      </m:oMath>
      <w:r w:rsidR="00A4418F" w:rsidRPr="0063650F">
        <w:rPr>
          <w:lang w:val="en-GB"/>
        </w:rPr>
        <w:t xml:space="preserve"> </w:t>
      </w:r>
      <w:r w:rsidR="00556708" w:rsidRPr="0063650F">
        <w:rPr>
          <w:lang w:val="en-GB"/>
        </w:rPr>
        <w:t>is the SCell activation delay in ms</w:t>
      </w:r>
      <w:r w:rsidR="00F44C9A">
        <w:rPr>
          <w:lang w:val="en-GB"/>
        </w:rPr>
        <w:t>.</w:t>
      </w:r>
      <w:r w:rsidR="00556708" w:rsidRPr="0063650F">
        <w:rPr>
          <w:lang w:val="en-GB"/>
        </w:rPr>
        <w:t xml:space="preserve"> </w:t>
      </w:r>
      <w:r w:rsidR="00F44C9A">
        <w:rPr>
          <w:lang w:val="en-GB"/>
        </w:rPr>
        <w:t>I</w:t>
      </w:r>
      <w:r w:rsidR="00C96856">
        <w:rPr>
          <w:lang w:val="en-GB"/>
        </w:rPr>
        <w:t xml:space="preserve">ts value </w:t>
      </w:r>
      <w:r w:rsidR="0036500F" w:rsidRPr="0063650F">
        <w:rPr>
          <w:lang w:val="en-GB"/>
        </w:rPr>
        <w:t>depends on the side conditions</w:t>
      </w:r>
      <w:r w:rsidR="00BF2910">
        <w:rPr>
          <w:lang w:val="en-GB"/>
        </w:rPr>
        <w:t xml:space="preserve"> defined by the pseudo-code below.</w:t>
      </w:r>
    </w:p>
    <w:p w14:paraId="443A430F" w14:textId="4A46A4E1" w:rsidR="00263221" w:rsidRDefault="00263221" w:rsidP="00555636">
      <w:pPr>
        <w:pStyle w:val="ListParagraph"/>
        <w:numPr>
          <w:ilvl w:val="0"/>
          <w:numId w:val="8"/>
        </w:numPr>
        <w:spacing w:before="240"/>
        <w:rPr>
          <w:lang w:val="en-GB"/>
        </w:rPr>
      </w:pPr>
      <w:r>
        <w:rPr>
          <w:lang w:val="en-GB"/>
        </w:rPr>
        <w:t>If the SCell to be activated belongs to FR1</w:t>
      </w:r>
    </w:p>
    <w:p w14:paraId="079EB50C" w14:textId="77777777" w:rsidR="006D20C4" w:rsidRDefault="006D20C4" w:rsidP="00555636">
      <w:pPr>
        <w:pStyle w:val="ListParagraph"/>
        <w:numPr>
          <w:ilvl w:val="1"/>
          <w:numId w:val="8"/>
        </w:numPr>
        <w:rPr>
          <w:lang w:val="en-GB"/>
        </w:rPr>
      </w:pPr>
      <w:r>
        <w:rPr>
          <w:lang w:val="en-GB"/>
        </w:rPr>
        <w:t>If the SCell is known</w:t>
      </w:r>
    </w:p>
    <w:p w14:paraId="6E9438AA" w14:textId="5B8B09DE" w:rsidR="006D20C4" w:rsidRPr="00BB203B" w:rsidRDefault="006D20C4" w:rsidP="00555636">
      <w:pPr>
        <w:pStyle w:val="ListParagraph"/>
        <w:numPr>
          <w:ilvl w:val="2"/>
          <w:numId w:val="8"/>
        </w:numPr>
        <w:rPr>
          <w:lang w:val="en-GB"/>
        </w:rPr>
      </w:pPr>
      <w:r>
        <w:rPr>
          <w:lang w:val="en-GB"/>
        </w:rPr>
        <w:t>If the measurement period of the SCell is equal to or smaller than 2400ms</w:t>
      </w:r>
    </w:p>
    <w:p w14:paraId="474ED183" w14:textId="77777777" w:rsidR="006D20C4" w:rsidRDefault="00000000" w:rsidP="00555636">
      <w:pPr>
        <w:pStyle w:val="ListParagraph"/>
        <w:numPr>
          <w:ilvl w:val="3"/>
          <w:numId w:val="8"/>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m:t>
            </m:r>
          </m:sub>
        </m:sSub>
        <m:r>
          <w:rPr>
            <w:rFonts w:ascii="Cambria Math" w:hAnsi="Cambria Math"/>
            <w:lang w:val="en-GB"/>
          </w:rPr>
          <m:t>+5ms</m:t>
        </m:r>
      </m:oMath>
    </w:p>
    <w:p w14:paraId="35C85CE4" w14:textId="77777777" w:rsidR="006D20C4" w:rsidRDefault="006D20C4" w:rsidP="00330E15">
      <w:pPr>
        <w:pStyle w:val="ListParagraph"/>
        <w:numPr>
          <w:ilvl w:val="2"/>
          <w:numId w:val="17"/>
        </w:numPr>
        <w:rPr>
          <w:lang w:val="en-GB"/>
        </w:rPr>
      </w:pPr>
      <w:r>
        <w:rPr>
          <w:lang w:val="en-GB"/>
        </w:rPr>
        <w:t xml:space="preserve">Otherwise </w:t>
      </w:r>
    </w:p>
    <w:p w14:paraId="5686ACC4" w14:textId="1FFCA162" w:rsidR="006D20C4" w:rsidRDefault="00000000" w:rsidP="00330E15">
      <w:pPr>
        <w:pStyle w:val="ListParagraph"/>
        <w:numPr>
          <w:ilvl w:val="3"/>
          <w:numId w:val="17"/>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+5ms</m:t>
        </m:r>
      </m:oMath>
    </w:p>
    <w:p w14:paraId="04935CA4" w14:textId="30943CCE" w:rsidR="00514D1C" w:rsidRDefault="00514D1C" w:rsidP="009307E7">
      <w:pPr>
        <w:pStyle w:val="ListParagraph"/>
        <w:numPr>
          <w:ilvl w:val="1"/>
          <w:numId w:val="15"/>
        </w:numPr>
        <w:rPr>
          <w:lang w:val="en-GB"/>
        </w:rPr>
      </w:pPr>
      <w:r>
        <w:rPr>
          <w:lang w:val="en-GB"/>
        </w:rPr>
        <w:t xml:space="preserve">If the SCell is unknown and </w:t>
      </w:r>
      <m:oMath>
        <m:f>
          <m:fPr>
            <m:type m:val="lin"/>
            <m:ctrlPr>
              <w:rPr>
                <w:rFonts w:ascii="Cambria Math" w:hAnsi="Cambria Math"/>
                <w:i/>
                <w:lang w:val="en-GB"/>
              </w:rPr>
            </m:ctrlPr>
          </m:fPr>
          <m:num>
            <m:acc>
              <m:accPr>
                <m:ctrlPr>
                  <w:rPr>
                    <w:rFonts w:ascii="Cambria Math" w:hAnsi="Cambria Math"/>
                    <w:i/>
                    <w:lang w:val="en-GB"/>
                  </w:rPr>
                </m:ctrlPr>
              </m:accPr>
              <m:e>
                <m:r>
                  <w:rPr>
                    <w:rFonts w:ascii="Cambria Math" w:hAnsi="Cambria Math"/>
                    <w:lang w:val="en-GB"/>
                  </w:rPr>
                  <m:t>E</m:t>
                </m:r>
              </m:e>
            </m:acc>
            <m:r>
              <w:rPr>
                <w:rFonts w:ascii="Cambria Math" w:hAnsi="Cambria Math"/>
                <w:lang w:val="en-GB"/>
              </w:rPr>
              <m:t>s</m:t>
            </m:r>
          </m:num>
          <m:den>
            <m:r>
              <w:rPr>
                <w:rFonts w:ascii="Cambria Math" w:hAnsi="Cambria Math"/>
                <w:lang w:val="en-GB"/>
              </w:rPr>
              <m:t>Iot≥-2 dB</m:t>
            </m:r>
          </m:den>
        </m:f>
      </m:oMath>
    </w:p>
    <w:p w14:paraId="1FC15F76" w14:textId="5FA1581A" w:rsidR="00830BD0" w:rsidRDefault="00830BD0" w:rsidP="009307E7">
      <w:pPr>
        <w:pStyle w:val="ListParagraph"/>
        <w:numPr>
          <w:ilvl w:val="2"/>
          <w:numId w:val="15"/>
        </w:numPr>
        <w:rPr>
          <w:lang w:val="en-GB"/>
        </w:rPr>
      </w:pPr>
      <w:r>
        <w:rPr>
          <w:lang w:val="en-GB"/>
        </w:rPr>
        <w:t xml:space="preserve">If </w:t>
      </w:r>
      <w:r w:rsidRPr="00A2670C">
        <w:rPr>
          <w:i/>
          <w:iCs/>
          <w:lang w:val="en-GB"/>
        </w:rPr>
        <w:t>ssb-PositionsinBurst</w:t>
      </w:r>
      <w:r>
        <w:rPr>
          <w:lang w:val="en-GB"/>
        </w:rPr>
        <w:t xml:space="preserve"> indicates one SSB only</w:t>
      </w:r>
      <w:r w:rsidR="00D011D4">
        <w:rPr>
          <w:lang w:val="en-GB"/>
        </w:rPr>
        <w:t xml:space="preserve"> </w:t>
      </w:r>
      <w:r w:rsidR="00B03785">
        <w:rPr>
          <w:lang w:val="en-GB"/>
        </w:rPr>
        <w:t>or</w:t>
      </w:r>
    </w:p>
    <w:p w14:paraId="36F2E82A" w14:textId="564F5F9B" w:rsidR="00830BD0" w:rsidRDefault="00B03785" w:rsidP="00330E15">
      <w:pPr>
        <w:pStyle w:val="ListParagraph"/>
        <w:numPr>
          <w:ilvl w:val="2"/>
          <w:numId w:val="18"/>
        </w:numPr>
        <w:rPr>
          <w:lang w:val="en-GB"/>
        </w:rPr>
      </w:pPr>
      <w:r>
        <w:rPr>
          <w:lang w:val="en-GB"/>
        </w:rPr>
        <w:t>I</w:t>
      </w:r>
      <w:r w:rsidR="00830BD0">
        <w:rPr>
          <w:lang w:val="en-GB"/>
        </w:rPr>
        <w:t xml:space="preserve">f </w:t>
      </w:r>
      <w:r w:rsidR="00830BD0" w:rsidRPr="00A2670C">
        <w:rPr>
          <w:i/>
          <w:iCs/>
          <w:lang w:val="en-GB"/>
        </w:rPr>
        <w:t>ssb-PositionsinBurst</w:t>
      </w:r>
      <w:r w:rsidR="00830BD0">
        <w:rPr>
          <w:lang w:val="en-GB"/>
        </w:rPr>
        <w:t xml:space="preserve"> indicates multiple </w:t>
      </w:r>
      <w:r w:rsidR="006B2171">
        <w:rPr>
          <w:lang w:val="en-GB"/>
        </w:rPr>
        <w:t xml:space="preserve">SSBs </w:t>
      </w:r>
      <w:r w:rsidR="00830BD0">
        <w:rPr>
          <w:lang w:val="en-GB"/>
        </w:rPr>
        <w:t>and TCI indication is provided in the same MAC CE as SCell activation</w:t>
      </w:r>
    </w:p>
    <w:p w14:paraId="225BA2BE" w14:textId="3DFFC5C5" w:rsidR="00681038" w:rsidRDefault="00461BF7" w:rsidP="00330E15">
      <w:pPr>
        <w:pStyle w:val="ListParagraph"/>
        <w:numPr>
          <w:ilvl w:val="3"/>
          <w:numId w:val="18"/>
        </w:numPr>
        <w:rPr>
          <w:lang w:val="en-GB"/>
        </w:rPr>
      </w:pPr>
      <w:r w:rsidRPr="00C320CB">
        <w:rPr>
          <w:highlight w:val="magenta"/>
          <w:lang w:val="en-GB"/>
        </w:rPr>
        <w:t>The SCell is contiguous to an active serving cell in the same band</w:t>
      </w:r>
      <w:r>
        <w:rPr>
          <w:lang w:val="en-GB"/>
        </w:rPr>
        <w:t>, and</w:t>
      </w:r>
    </w:p>
    <w:p w14:paraId="37682EA8" w14:textId="1852EE03" w:rsidR="00111E4C" w:rsidRDefault="00111E4C" w:rsidP="00681038">
      <w:pPr>
        <w:pStyle w:val="ListParagraph"/>
        <w:numPr>
          <w:ilvl w:val="3"/>
          <w:numId w:val="35"/>
        </w:numPr>
        <w:rPr>
          <w:lang w:val="en-GB"/>
        </w:rPr>
      </w:pPr>
      <w:r>
        <w:rPr>
          <w:lang w:val="en-GB"/>
        </w:rPr>
        <w:t xml:space="preserve">If its </w:t>
      </w:r>
      <w:r w:rsidRPr="00A2670C">
        <w:rPr>
          <w:i/>
          <w:iCs/>
          <w:lang w:val="en-GB"/>
        </w:rPr>
        <w:t>ssb-PositionsInBurst</w:t>
      </w:r>
      <w:r>
        <w:rPr>
          <w:lang w:val="en-GB"/>
        </w:rPr>
        <w:t xml:space="preserve"> is the same as the one of the active serving </w:t>
      </w:r>
      <w:proofErr w:type="gramStart"/>
      <w:r>
        <w:rPr>
          <w:lang w:val="en-GB"/>
        </w:rPr>
        <w:t>cell</w:t>
      </w:r>
      <w:proofErr w:type="gramEnd"/>
      <w:r w:rsidR="00461BF7">
        <w:rPr>
          <w:lang w:val="en-GB"/>
        </w:rPr>
        <w:t>,</w:t>
      </w:r>
      <w:r w:rsidR="00C16A25">
        <w:rPr>
          <w:lang w:val="en-GB"/>
        </w:rPr>
        <w:t xml:space="preserve"> </w:t>
      </w:r>
      <w:r w:rsidR="004A7451">
        <w:rPr>
          <w:lang w:val="en-GB"/>
        </w:rPr>
        <w:t>and</w:t>
      </w:r>
    </w:p>
    <w:p w14:paraId="32D2C783" w14:textId="40819B98" w:rsidR="00111E4C" w:rsidRDefault="00111E4C" w:rsidP="002B0193">
      <w:pPr>
        <w:pStyle w:val="ListParagraph"/>
        <w:numPr>
          <w:ilvl w:val="3"/>
          <w:numId w:val="23"/>
        </w:numPr>
        <w:rPr>
          <w:lang w:val="en-GB"/>
        </w:rPr>
      </w:pPr>
      <w:r>
        <w:rPr>
          <w:lang w:val="en-GB"/>
        </w:rPr>
        <w:t xml:space="preserve">If its SMTC offset is the same </w:t>
      </w:r>
      <w:r w:rsidR="003404F1">
        <w:rPr>
          <w:lang w:val="en-GB"/>
        </w:rPr>
        <w:t xml:space="preserve">as </w:t>
      </w:r>
      <w:r>
        <w:rPr>
          <w:lang w:val="en-GB"/>
        </w:rPr>
        <w:t xml:space="preserve">the one of the </w:t>
      </w:r>
      <w:r w:rsidR="00B42F88">
        <w:rPr>
          <w:lang w:val="en-GB"/>
        </w:rPr>
        <w:t xml:space="preserve">contiguous </w:t>
      </w:r>
      <w:r>
        <w:rPr>
          <w:lang w:val="en-GB"/>
        </w:rPr>
        <w:t xml:space="preserve">active serving </w:t>
      </w:r>
      <w:proofErr w:type="gramStart"/>
      <w:r>
        <w:rPr>
          <w:lang w:val="en-GB"/>
        </w:rPr>
        <w:t>cell</w:t>
      </w:r>
      <w:proofErr w:type="gramEnd"/>
      <w:r w:rsidR="00461BF7">
        <w:rPr>
          <w:lang w:val="en-GB"/>
        </w:rPr>
        <w:t>,</w:t>
      </w:r>
      <w:r w:rsidR="00C16A25">
        <w:rPr>
          <w:lang w:val="en-GB"/>
        </w:rPr>
        <w:t xml:space="preserve"> and</w:t>
      </w:r>
    </w:p>
    <w:p w14:paraId="5B3CB651" w14:textId="2994A0DE" w:rsidR="00111E4C" w:rsidRDefault="00111E4C" w:rsidP="002B0193">
      <w:pPr>
        <w:pStyle w:val="ListParagraph"/>
        <w:numPr>
          <w:ilvl w:val="3"/>
          <w:numId w:val="24"/>
        </w:numPr>
        <w:rPr>
          <w:lang w:val="en-GB"/>
        </w:rPr>
      </w:pPr>
      <w:r>
        <w:rPr>
          <w:lang w:val="en-GB"/>
        </w:rPr>
        <w:t>If its RTD with the active serving cell is smaller than or equal to 260ns</w:t>
      </w:r>
      <w:r w:rsidR="00C16A25">
        <w:rPr>
          <w:lang w:val="en-GB"/>
        </w:rPr>
        <w:t xml:space="preserve"> and</w:t>
      </w:r>
    </w:p>
    <w:p w14:paraId="6E5C2C6B" w14:textId="567AF930" w:rsidR="005C133D" w:rsidRDefault="005C133D" w:rsidP="00704C9D">
      <w:pPr>
        <w:pStyle w:val="ListParagraph"/>
        <w:numPr>
          <w:ilvl w:val="3"/>
          <w:numId w:val="25"/>
        </w:numPr>
        <w:rPr>
          <w:lang w:val="en-GB"/>
        </w:rPr>
      </w:pPr>
      <w:r>
        <w:rPr>
          <w:lang w:val="en-GB"/>
        </w:rPr>
        <w:t xml:space="preserve">If </w:t>
      </w:r>
      <w:r w:rsidR="006862DC">
        <w:rPr>
          <w:lang w:val="en-GB"/>
        </w:rPr>
        <w:t xml:space="preserve">its reception power difference </w:t>
      </w:r>
      <w:r w:rsidR="00180021">
        <w:rPr>
          <w:lang w:val="en-GB"/>
        </w:rPr>
        <w:t xml:space="preserve">with the </w:t>
      </w:r>
      <w:r w:rsidR="00C31B78">
        <w:rPr>
          <w:lang w:val="en-GB"/>
        </w:rPr>
        <w:t xml:space="preserve">contiguous </w:t>
      </w:r>
      <w:r w:rsidR="00180021">
        <w:rPr>
          <w:lang w:val="en-GB"/>
        </w:rPr>
        <w:t>active serving cell is smaller than or equal to 6dB</w:t>
      </w:r>
      <w:r w:rsidR="006862DC">
        <w:rPr>
          <w:lang w:val="en-GB"/>
        </w:rPr>
        <w:t xml:space="preserve"> </w:t>
      </w:r>
    </w:p>
    <w:p w14:paraId="4470D355" w14:textId="432B3770" w:rsidR="00111E4C" w:rsidRDefault="00000000" w:rsidP="00704C9D">
      <w:pPr>
        <w:pStyle w:val="ListParagraph"/>
        <w:numPr>
          <w:ilvl w:val="4"/>
          <w:numId w:val="25"/>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SMTC_MAX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+5ms</m:t>
        </m:r>
      </m:oMath>
    </w:p>
    <w:p w14:paraId="361530F0" w14:textId="11C3A5A2" w:rsidR="0054035E" w:rsidRDefault="00991FCE" w:rsidP="00072195">
      <w:pPr>
        <w:pStyle w:val="ListParagraph"/>
        <w:numPr>
          <w:ilvl w:val="3"/>
          <w:numId w:val="26"/>
        </w:numPr>
        <w:rPr>
          <w:lang w:val="en-GB"/>
        </w:rPr>
      </w:pPr>
      <w:r>
        <w:rPr>
          <w:lang w:val="en-GB"/>
        </w:rPr>
        <w:lastRenderedPageBreak/>
        <w:t xml:space="preserve">Otherwise </w:t>
      </w:r>
    </w:p>
    <w:p w14:paraId="4E338B06" w14:textId="2A69537A" w:rsidR="00991FCE" w:rsidRDefault="00000000" w:rsidP="00072195">
      <w:pPr>
        <w:pStyle w:val="ListParagraph"/>
        <w:numPr>
          <w:ilvl w:val="4"/>
          <w:numId w:val="26"/>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SMTC_MAX</m:t>
            </m:r>
          </m:sub>
        </m:sSub>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+5ms</m:t>
        </m:r>
      </m:oMath>
    </w:p>
    <w:p w14:paraId="2A4B6FCA" w14:textId="1CA7B6BE" w:rsidR="00ED6524" w:rsidRDefault="00ED6524" w:rsidP="008C64BB">
      <w:pPr>
        <w:pStyle w:val="ListParagraph"/>
        <w:numPr>
          <w:ilvl w:val="2"/>
          <w:numId w:val="19"/>
        </w:numPr>
        <w:rPr>
          <w:lang w:val="en-GB"/>
        </w:rPr>
      </w:pPr>
      <w:r>
        <w:rPr>
          <w:lang w:val="en-GB"/>
        </w:rPr>
        <w:t xml:space="preserve">Otherwise </w:t>
      </w:r>
    </w:p>
    <w:p w14:paraId="33B02314" w14:textId="77777777" w:rsidR="00997608" w:rsidRDefault="00997608" w:rsidP="008C64BB">
      <w:pPr>
        <w:pStyle w:val="ListParagraph"/>
        <w:numPr>
          <w:ilvl w:val="3"/>
          <w:numId w:val="19"/>
        </w:numPr>
        <w:rPr>
          <w:lang w:val="en-GB"/>
        </w:rPr>
      </w:pPr>
      <w:r>
        <w:rPr>
          <w:lang w:val="en-GB"/>
        </w:rPr>
        <w:t>If semi-persistent CSI-RS is used for CSI reporting</w:t>
      </w:r>
    </w:p>
    <w:p w14:paraId="073E73C9" w14:textId="77777777" w:rsidR="00997608" w:rsidRDefault="00000000" w:rsidP="008C64BB">
      <w:pPr>
        <w:pStyle w:val="ListParagraph"/>
        <w:numPr>
          <w:ilvl w:val="4"/>
          <w:numId w:val="19"/>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=6ms+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SMTC_MAX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L1-RSRP,measure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L1-RSRP,report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r>
          <w:rPr>
            <w:rFonts w:ascii="Cambria Math" w:hAnsi="Cambria Math"/>
            <w:lang w:val="en-GB"/>
          </w:rPr>
          <m:t>+max</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uncertainty_MAC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FineTuning</m:t>
                </m:r>
              </m:sub>
            </m:sSub>
            <m:r>
              <w:rPr>
                <w:rFonts w:ascii="Cambria Math" w:hAnsi="Cambria Math"/>
                <w:lang w:val="en-GB"/>
              </w:rPr>
              <m:t>+2ms,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uncertainty_SP</m:t>
                </m:r>
              </m:sub>
            </m:sSub>
          </m:e>
        </m:d>
      </m:oMath>
    </w:p>
    <w:p w14:paraId="01EC9E5F" w14:textId="77777777" w:rsidR="00997608" w:rsidRDefault="00997608" w:rsidP="00C35683">
      <w:pPr>
        <w:pStyle w:val="ListParagraph"/>
        <w:numPr>
          <w:ilvl w:val="3"/>
          <w:numId w:val="27"/>
        </w:numPr>
        <w:rPr>
          <w:lang w:val="en-GB"/>
        </w:rPr>
      </w:pPr>
      <w:r>
        <w:rPr>
          <w:lang w:val="en-GB"/>
        </w:rPr>
        <w:t>If periodic CSI-RS is used for CSI-reporting</w:t>
      </w:r>
    </w:p>
    <w:p w14:paraId="3D099544" w14:textId="6D844666" w:rsidR="00997608" w:rsidRDefault="00000000" w:rsidP="00C35683">
      <w:pPr>
        <w:pStyle w:val="ListParagraph"/>
        <w:numPr>
          <w:ilvl w:val="4"/>
          <w:numId w:val="27"/>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=3ms+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SMTC_MAX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L1-RSRP,measure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L1-RSRP,report</m:t>
            </m:r>
          </m:sub>
        </m:sSub>
        <m:r>
          <w:rPr>
            <w:rFonts w:ascii="Cambria Math" w:hAnsi="Cambria Math"/>
            <w:lang w:val="en-GB"/>
          </w:rPr>
          <m:t>+max</m:t>
        </m:r>
        <m:d>
          <m:dPr>
            <m:ctrlPr>
              <w:rPr>
                <w:rFonts w:ascii="Cambria Math" w:hAnsi="Cambria Math"/>
                <w:i/>
                <w:lang w:val="en-GB"/>
              </w:rPr>
            </m:ctrlPr>
          </m:dPr>
          <m:e>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r>
                  <w:rPr>
                    <w:rFonts w:ascii="Cambria Math" w:hAnsi="Cambria Math"/>
                    <w:lang w:val="en-GB"/>
                  </w:rPr>
                  <m:t>+T</m:t>
                </m:r>
              </m:e>
              <m:sub>
                <m:r>
                  <w:rPr>
                    <w:rFonts w:ascii="Cambria Math" w:hAnsi="Cambria Math"/>
                    <w:lang w:val="en-GB"/>
                  </w:rPr>
                  <m:t>uncertainty_MAC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FineTuning</m:t>
                </m:r>
              </m:sub>
            </m:sSub>
            <m:r>
              <w:rPr>
                <w:rFonts w:ascii="Cambria Math" w:hAnsi="Cambria Math"/>
                <w:lang w:val="en-GB"/>
              </w:rPr>
              <m:t>+5ms,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uncertainty_RRC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RRC_delay</m:t>
                </m:r>
              </m:sub>
            </m:sSub>
          </m:e>
        </m:d>
      </m:oMath>
    </w:p>
    <w:p w14:paraId="30980948" w14:textId="775245C1" w:rsidR="004C0F98" w:rsidRPr="000921D0" w:rsidRDefault="009B33D6" w:rsidP="00BA1598">
      <w:pPr>
        <w:pStyle w:val="ListParagraph"/>
        <w:numPr>
          <w:ilvl w:val="1"/>
          <w:numId w:val="16"/>
        </w:numPr>
        <w:rPr>
          <w:lang w:val="en-GB"/>
        </w:rPr>
      </w:pPr>
      <w:r w:rsidRPr="00C320CB">
        <w:rPr>
          <w:highlight w:val="magenta"/>
          <w:lang w:val="en-GB"/>
        </w:rPr>
        <w:t>If there is at least one active serving cell contiguous in the same band</w:t>
      </w:r>
    </w:p>
    <w:p w14:paraId="6727B94C" w14:textId="77777777" w:rsidR="002A660E" w:rsidRDefault="002A660E" w:rsidP="00BA1598">
      <w:pPr>
        <w:pStyle w:val="ListParagraph"/>
        <w:numPr>
          <w:ilvl w:val="2"/>
          <w:numId w:val="16"/>
        </w:numPr>
        <w:rPr>
          <w:lang w:val="en-GB"/>
        </w:rPr>
      </w:pPr>
      <w:r>
        <w:rPr>
          <w:lang w:val="en-GB"/>
        </w:rPr>
        <w:t xml:space="preserve">If the UE is not provided a SSB configuration and the UE supports </w:t>
      </w:r>
      <w:r w:rsidRPr="00A1699B">
        <w:rPr>
          <w:i/>
          <w:iCs/>
          <w:lang w:val="en-GB"/>
        </w:rPr>
        <w:t>scellwithoutSSB</w:t>
      </w:r>
    </w:p>
    <w:p w14:paraId="79FC8D32" w14:textId="26BDDB9A" w:rsidR="002A660E" w:rsidRDefault="002A660E" w:rsidP="00BA1598">
      <w:pPr>
        <w:pStyle w:val="ListParagraph"/>
        <w:numPr>
          <w:ilvl w:val="3"/>
          <w:numId w:val="16"/>
        </w:numPr>
        <w:rPr>
          <w:lang w:val="en-GB"/>
        </w:rPr>
      </w:pPr>
      <w:r>
        <w:rPr>
          <w:lang w:val="en-GB"/>
        </w:rPr>
        <w:t>If its RTD with the active serving cell is smaller than or equal to 260ns</w:t>
      </w:r>
      <w:r w:rsidR="00F33124">
        <w:rPr>
          <w:lang w:val="en-GB"/>
        </w:rPr>
        <w:t xml:space="preserve"> and</w:t>
      </w:r>
    </w:p>
    <w:p w14:paraId="68C1A947" w14:textId="13E441D8" w:rsidR="002A660E" w:rsidRDefault="002A660E" w:rsidP="00886EE7">
      <w:pPr>
        <w:pStyle w:val="ListParagraph"/>
        <w:numPr>
          <w:ilvl w:val="3"/>
          <w:numId w:val="28"/>
        </w:numPr>
        <w:rPr>
          <w:lang w:val="en-GB"/>
        </w:rPr>
      </w:pPr>
      <w:r>
        <w:rPr>
          <w:lang w:val="en-GB"/>
        </w:rPr>
        <w:t>If the difference of the reception power with the active serving cell is less than or equal to 6 dB</w:t>
      </w:r>
      <w:r w:rsidR="00F33124">
        <w:rPr>
          <w:lang w:val="en-GB"/>
        </w:rPr>
        <w:t xml:space="preserve"> and</w:t>
      </w:r>
    </w:p>
    <w:p w14:paraId="6887FB35" w14:textId="77777777" w:rsidR="002A660E" w:rsidRDefault="002A660E" w:rsidP="00FA0AD7">
      <w:pPr>
        <w:pStyle w:val="ListParagraph"/>
        <w:numPr>
          <w:ilvl w:val="3"/>
          <w:numId w:val="29"/>
        </w:numPr>
        <w:rPr>
          <w:lang w:val="en-GB"/>
        </w:rPr>
      </w:pPr>
      <w:r>
        <w:rPr>
          <w:lang w:val="en-GB"/>
        </w:rPr>
        <w:t>If the RS(s) of the SCell are QCL-TypeA with its TRS(s) and its TRS(s) are QCL-TypeC with the SSB(s) of the active serving cell</w:t>
      </w:r>
    </w:p>
    <w:p w14:paraId="5FCD6EFD" w14:textId="43BD081B" w:rsidR="002A660E" w:rsidRPr="00DE6A5A" w:rsidRDefault="00000000" w:rsidP="00FA0AD7">
      <w:pPr>
        <w:pStyle w:val="ListParagraph"/>
        <w:numPr>
          <w:ilvl w:val="4"/>
          <w:numId w:val="29"/>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=3ms</m:t>
        </m:r>
      </m:oMath>
    </w:p>
    <w:p w14:paraId="5BAD2928" w14:textId="553A8692" w:rsidR="0055097C" w:rsidRPr="00953480" w:rsidRDefault="00263221" w:rsidP="00976551">
      <w:pPr>
        <w:pStyle w:val="ListParagraph"/>
        <w:numPr>
          <w:ilvl w:val="0"/>
          <w:numId w:val="20"/>
        </w:numPr>
        <w:rPr>
          <w:lang w:val="en-GB"/>
        </w:rPr>
      </w:pPr>
      <w:r>
        <w:rPr>
          <w:lang w:val="en-GB"/>
        </w:rPr>
        <w:t xml:space="preserve">If the SCell to be activated belongs to FR2 </w:t>
      </w:r>
      <w:r w:rsidR="009302C4" w:rsidRPr="00953480">
        <w:rPr>
          <w:lang w:val="en-GB"/>
        </w:rPr>
        <w:t xml:space="preserve"> </w:t>
      </w:r>
    </w:p>
    <w:p w14:paraId="29DE5507" w14:textId="77777777" w:rsidR="00FB6233" w:rsidRDefault="00FB6233" w:rsidP="00976551">
      <w:pPr>
        <w:pStyle w:val="ListParagraph"/>
        <w:numPr>
          <w:ilvl w:val="1"/>
          <w:numId w:val="20"/>
        </w:numPr>
        <w:rPr>
          <w:lang w:val="en-GB"/>
        </w:rPr>
      </w:pPr>
      <w:r>
        <w:rPr>
          <w:lang w:val="en-GB"/>
        </w:rPr>
        <w:t>If the SCell is known</w:t>
      </w:r>
    </w:p>
    <w:p w14:paraId="5170A7E9" w14:textId="77777777" w:rsidR="00FB6233" w:rsidRDefault="00FB6233" w:rsidP="00976551">
      <w:pPr>
        <w:pStyle w:val="ListParagraph"/>
        <w:numPr>
          <w:ilvl w:val="2"/>
          <w:numId w:val="20"/>
        </w:numPr>
        <w:rPr>
          <w:lang w:val="en-GB"/>
        </w:rPr>
      </w:pPr>
      <w:r>
        <w:rPr>
          <w:lang w:val="en-GB"/>
        </w:rPr>
        <w:t>If semi-persistent CSI-RS is used for CSI reporting</w:t>
      </w:r>
    </w:p>
    <w:p w14:paraId="69E68297" w14:textId="77777777" w:rsidR="00FB6233" w:rsidRPr="00AC6333" w:rsidRDefault="00000000" w:rsidP="00976551">
      <w:pPr>
        <w:pStyle w:val="ListParagraph"/>
        <w:numPr>
          <w:ilvl w:val="3"/>
          <w:numId w:val="20"/>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=3ms+max</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uncertainty_MAC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FineTuning</m:t>
                </m:r>
              </m:sub>
            </m:sSub>
            <m:r>
              <w:rPr>
                <w:rFonts w:ascii="Cambria Math" w:hAnsi="Cambria Math"/>
                <w:lang w:val="en-GB"/>
              </w:rPr>
              <m:t>+2ms,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uncertainty_SP</m:t>
                </m:r>
              </m:sub>
            </m:sSub>
          </m:e>
        </m:d>
      </m:oMath>
    </w:p>
    <w:p w14:paraId="4B2CB8BE" w14:textId="77777777" w:rsidR="00FB6233" w:rsidRDefault="00FB6233" w:rsidP="00937187">
      <w:pPr>
        <w:pStyle w:val="ListParagraph"/>
        <w:numPr>
          <w:ilvl w:val="2"/>
          <w:numId w:val="30"/>
        </w:numPr>
        <w:rPr>
          <w:lang w:val="en-GB"/>
        </w:rPr>
      </w:pPr>
      <w:r>
        <w:rPr>
          <w:lang w:val="en-GB"/>
        </w:rPr>
        <w:t>If periodic CSI-RS is used for CSI reporting</w:t>
      </w:r>
    </w:p>
    <w:p w14:paraId="0DB81B5B" w14:textId="77777777" w:rsidR="00FB6233" w:rsidRDefault="00000000" w:rsidP="00937187">
      <w:pPr>
        <w:pStyle w:val="ListParagraph"/>
        <w:numPr>
          <w:ilvl w:val="3"/>
          <w:numId w:val="30"/>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=max</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uncertainty_MAC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FineTuning</m:t>
                </m:r>
              </m:sub>
            </m:sSub>
            <m:r>
              <w:rPr>
                <w:rFonts w:ascii="Cambria Math" w:hAnsi="Cambria Math"/>
                <w:lang w:val="en-GB"/>
              </w:rPr>
              <m:t>+5ms,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uncertainty_RRC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RRC_delay</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e>
        </m:d>
      </m:oMath>
    </w:p>
    <w:p w14:paraId="6AFE2CBA" w14:textId="77777777" w:rsidR="00FB6233" w:rsidRDefault="00FB6233" w:rsidP="00976551">
      <w:pPr>
        <w:pStyle w:val="ListParagraph"/>
        <w:numPr>
          <w:ilvl w:val="1"/>
          <w:numId w:val="21"/>
        </w:numPr>
        <w:rPr>
          <w:lang w:val="en-GB"/>
        </w:rPr>
      </w:pPr>
      <w:r>
        <w:rPr>
          <w:lang w:val="en-GB"/>
        </w:rPr>
        <w:t xml:space="preserve">If the SCell is unknown and </w:t>
      </w:r>
      <m:oMath>
        <m:f>
          <m:fPr>
            <m:type m:val="lin"/>
            <m:ctrlPr>
              <w:rPr>
                <w:rFonts w:ascii="Cambria Math" w:hAnsi="Cambria Math"/>
                <w:i/>
                <w:lang w:val="en-GB"/>
              </w:rPr>
            </m:ctrlPr>
          </m:fPr>
          <m:num>
            <m:acc>
              <m:accPr>
                <m:ctrlPr>
                  <w:rPr>
                    <w:rFonts w:ascii="Cambria Math" w:hAnsi="Cambria Math"/>
                    <w:i/>
                    <w:lang w:val="en-GB"/>
                  </w:rPr>
                </m:ctrlPr>
              </m:accPr>
              <m:e>
                <m:r>
                  <w:rPr>
                    <w:rFonts w:ascii="Cambria Math" w:hAnsi="Cambria Math"/>
                    <w:lang w:val="en-GB"/>
                  </w:rPr>
                  <m:t>E</m:t>
                </m:r>
              </m:e>
            </m:acc>
            <m:r>
              <w:rPr>
                <w:rFonts w:ascii="Cambria Math" w:hAnsi="Cambria Math"/>
                <w:lang w:val="en-GB"/>
              </w:rPr>
              <m:t>s</m:t>
            </m:r>
          </m:num>
          <m:den>
            <m:r>
              <w:rPr>
                <w:rFonts w:ascii="Cambria Math" w:hAnsi="Cambria Math"/>
                <w:lang w:val="en-GB"/>
              </w:rPr>
              <m:t>Iot≥-2 dB</m:t>
            </m:r>
          </m:den>
        </m:f>
      </m:oMath>
    </w:p>
    <w:p w14:paraId="3406BE07" w14:textId="77777777" w:rsidR="00FB6233" w:rsidRDefault="00FB6233" w:rsidP="00976551">
      <w:pPr>
        <w:pStyle w:val="ListParagraph"/>
        <w:numPr>
          <w:ilvl w:val="2"/>
          <w:numId w:val="21"/>
        </w:numPr>
        <w:rPr>
          <w:lang w:val="en-GB"/>
        </w:rPr>
      </w:pPr>
      <w:r>
        <w:rPr>
          <w:lang w:val="en-GB"/>
        </w:rPr>
        <w:t>If semi-persistent CSI-RS is used for CSI reporting</w:t>
      </w:r>
    </w:p>
    <w:p w14:paraId="01B4E019" w14:textId="77777777" w:rsidR="00FB6233" w:rsidRDefault="00000000" w:rsidP="00976551">
      <w:pPr>
        <w:pStyle w:val="ListParagraph"/>
        <w:numPr>
          <w:ilvl w:val="3"/>
          <w:numId w:val="21"/>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=6ms+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+15</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SMTC_MAX</m:t>
            </m:r>
          </m:sub>
        </m:sSub>
        <m:r>
          <w:rPr>
            <w:rFonts w:ascii="Cambria Math" w:hAnsi="Cambria Math"/>
            <w:lang w:val="en-GB"/>
          </w:rPr>
          <m:t>+8</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L1-RSRP,measure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L1-RSRP,report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r>
          <w:rPr>
            <w:rFonts w:ascii="Cambria Math" w:hAnsi="Cambria Math"/>
            <w:lang w:val="en-GB"/>
          </w:rPr>
          <m:t>+max</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uncertainty_MAC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FineTuning</m:t>
                </m:r>
              </m:sub>
            </m:sSub>
            <m:r>
              <w:rPr>
                <w:rFonts w:ascii="Cambria Math" w:hAnsi="Cambria Math"/>
                <w:lang w:val="en-GB"/>
              </w:rPr>
              <m:t>+2ms,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uncertainty_SP</m:t>
                </m:r>
              </m:sub>
            </m:sSub>
          </m:e>
        </m:d>
      </m:oMath>
    </w:p>
    <w:p w14:paraId="1305D27C" w14:textId="77777777" w:rsidR="00FB6233" w:rsidRDefault="00FB6233" w:rsidP="00742E54">
      <w:pPr>
        <w:pStyle w:val="ListParagraph"/>
        <w:numPr>
          <w:ilvl w:val="2"/>
          <w:numId w:val="31"/>
        </w:numPr>
        <w:rPr>
          <w:lang w:val="en-GB"/>
        </w:rPr>
      </w:pPr>
      <w:r>
        <w:rPr>
          <w:lang w:val="en-GB"/>
        </w:rPr>
        <w:t xml:space="preserve">If periodic CSI-RS is used for CSI reporting </w:t>
      </w:r>
    </w:p>
    <w:p w14:paraId="230FA29E" w14:textId="66F1F9A0" w:rsidR="00FB6233" w:rsidRPr="00FB6233" w:rsidRDefault="00000000" w:rsidP="00742E54">
      <w:pPr>
        <w:pStyle w:val="ListParagraph"/>
        <w:numPr>
          <w:ilvl w:val="3"/>
          <w:numId w:val="31"/>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=3ms+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FirstSSB_Max</m:t>
            </m:r>
          </m:sub>
        </m:sSub>
        <m:r>
          <w:rPr>
            <w:rFonts w:ascii="Cambria Math" w:hAnsi="Cambria Math"/>
            <w:lang w:val="en-GB"/>
          </w:rPr>
          <m:t>+15</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SMTC_MAX</m:t>
            </m:r>
          </m:sub>
        </m:sSub>
        <m:r>
          <w:rPr>
            <w:rFonts w:ascii="Cambria Math" w:hAnsi="Cambria Math"/>
            <w:lang w:val="en-GB"/>
          </w:rPr>
          <m:t>+8</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L1-RSRP,measure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L1-RSRP,report</m:t>
            </m:r>
          </m:sub>
        </m:sSub>
        <m:r>
          <w:rPr>
            <w:rFonts w:ascii="Cambria Math" w:hAnsi="Cambria Math"/>
            <w:lang w:val="en-GB"/>
          </w:rPr>
          <m:t>+max</m:t>
        </m:r>
        <m:d>
          <m:dPr>
            <m:ctrlPr>
              <w:rPr>
                <w:rFonts w:ascii="Cambria Math" w:hAnsi="Cambria Math"/>
                <w:i/>
                <w:lang w:val="en-GB"/>
              </w:rPr>
            </m:ctrlPr>
          </m:dPr>
          <m:e>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HARQ</m:t>
                    </m:r>
                  </m:sub>
                </m:sSub>
                <m:r>
                  <w:rPr>
                    <w:rFonts w:ascii="Cambria Math" w:hAnsi="Cambria Math"/>
                    <w:lang w:val="en-GB"/>
                  </w:rPr>
                  <m:t>+T</m:t>
                </m:r>
              </m:e>
              <m:sub>
                <m:r>
                  <w:rPr>
                    <w:rFonts w:ascii="Cambria Math" w:hAnsi="Cambria Math"/>
                    <w:lang w:val="en-GB"/>
                  </w:rPr>
                  <m:t>uncertainty_MAC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FineTuning</m:t>
                </m:r>
              </m:sub>
            </m:sSub>
            <m:r>
              <w:rPr>
                <w:rFonts w:ascii="Cambria Math" w:hAnsi="Cambria Math"/>
                <w:lang w:val="en-GB"/>
              </w:rPr>
              <m:t>+5ms,</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uncertainty_RRC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RRC_delay</m:t>
                </m:r>
              </m:sub>
            </m:sSub>
          </m:e>
        </m:d>
      </m:oMath>
    </w:p>
    <w:p w14:paraId="5B879628" w14:textId="230C1F0B" w:rsidR="002A0B8A" w:rsidRPr="000921D0" w:rsidRDefault="0055097C" w:rsidP="00976551">
      <w:pPr>
        <w:pStyle w:val="ListParagraph"/>
        <w:numPr>
          <w:ilvl w:val="1"/>
          <w:numId w:val="22"/>
        </w:numPr>
        <w:rPr>
          <w:lang w:val="en-GB"/>
        </w:rPr>
      </w:pPr>
      <w:r w:rsidRPr="000921D0">
        <w:rPr>
          <w:lang w:val="en-GB"/>
        </w:rPr>
        <w:t>If t</w:t>
      </w:r>
      <w:r w:rsidR="009302C4" w:rsidRPr="000921D0">
        <w:rPr>
          <w:lang w:val="en-GB"/>
        </w:rPr>
        <w:t>here is at least once active serving cell contiguous in the same band</w:t>
      </w:r>
    </w:p>
    <w:p w14:paraId="2AB44940" w14:textId="77777777" w:rsidR="003C6166" w:rsidRDefault="003C6166" w:rsidP="00976551">
      <w:pPr>
        <w:pStyle w:val="ListParagraph"/>
        <w:numPr>
          <w:ilvl w:val="2"/>
          <w:numId w:val="22"/>
        </w:numPr>
        <w:rPr>
          <w:lang w:val="en-GB"/>
        </w:rPr>
      </w:pPr>
      <w:r>
        <w:rPr>
          <w:lang w:val="en-GB"/>
        </w:rPr>
        <w:t>If the UE is provided SMTC configuration</w:t>
      </w:r>
    </w:p>
    <w:p w14:paraId="616ADB1E" w14:textId="570AA643" w:rsidR="003C6166" w:rsidRDefault="003C6166" w:rsidP="00976551">
      <w:pPr>
        <w:pStyle w:val="ListParagraph"/>
        <w:numPr>
          <w:ilvl w:val="3"/>
          <w:numId w:val="22"/>
        </w:numPr>
        <w:rPr>
          <w:lang w:val="en-GB"/>
        </w:rPr>
      </w:pPr>
      <w:r>
        <w:rPr>
          <w:lang w:val="en-GB"/>
        </w:rPr>
        <w:t>If the SSB(s) in the SCell and in the active serving cell fulfil the condition defined in clause 3.6.3</w:t>
      </w:r>
      <w:r w:rsidR="00930B5C">
        <w:rPr>
          <w:lang w:val="en-GB"/>
        </w:rPr>
        <w:t xml:space="preserve"> and</w:t>
      </w:r>
    </w:p>
    <w:p w14:paraId="5B64E796" w14:textId="56C04A2F" w:rsidR="003C6166" w:rsidRDefault="003C6166" w:rsidP="00955561">
      <w:pPr>
        <w:pStyle w:val="ListParagraph"/>
        <w:numPr>
          <w:ilvl w:val="3"/>
          <w:numId w:val="33"/>
        </w:numPr>
        <w:rPr>
          <w:lang w:val="en-GB"/>
        </w:rPr>
      </w:pPr>
      <w:r>
        <w:rPr>
          <w:lang w:val="en-GB"/>
        </w:rPr>
        <w:t xml:space="preserve">If its </w:t>
      </w:r>
      <w:r w:rsidRPr="00A2670C">
        <w:rPr>
          <w:i/>
          <w:iCs/>
          <w:lang w:val="en-GB"/>
        </w:rPr>
        <w:t>ssb-PositionsInBurst</w:t>
      </w:r>
      <w:r>
        <w:rPr>
          <w:lang w:val="en-GB"/>
        </w:rPr>
        <w:t xml:space="preserve"> is the same as the one of the active serving </w:t>
      </w:r>
      <w:proofErr w:type="gramStart"/>
      <w:r>
        <w:rPr>
          <w:lang w:val="en-GB"/>
        </w:rPr>
        <w:t>cell</w:t>
      </w:r>
      <w:proofErr w:type="gramEnd"/>
      <w:r w:rsidR="00930B5C">
        <w:rPr>
          <w:lang w:val="en-GB"/>
        </w:rPr>
        <w:t xml:space="preserve"> and</w:t>
      </w:r>
    </w:p>
    <w:p w14:paraId="49154F97" w14:textId="22C45FA6" w:rsidR="003C6166" w:rsidRDefault="003C6166" w:rsidP="00955561">
      <w:pPr>
        <w:pStyle w:val="ListParagraph"/>
        <w:numPr>
          <w:ilvl w:val="3"/>
          <w:numId w:val="34"/>
        </w:numPr>
        <w:rPr>
          <w:lang w:val="en-GB"/>
        </w:rPr>
      </w:pPr>
      <w:r>
        <w:rPr>
          <w:lang w:val="en-GB"/>
        </w:rPr>
        <w:t>If SSB is in the same half frame on the SCell and the active serving cell</w:t>
      </w:r>
      <w:r w:rsidR="00930B5C">
        <w:rPr>
          <w:lang w:val="en-GB"/>
        </w:rPr>
        <w:t xml:space="preserve"> and</w:t>
      </w:r>
    </w:p>
    <w:p w14:paraId="02950A2E" w14:textId="519B357C" w:rsidR="003C6166" w:rsidRDefault="00000000" w:rsidP="00955561">
      <w:pPr>
        <w:pStyle w:val="ListParagraph"/>
        <w:numPr>
          <w:ilvl w:val="4"/>
          <w:numId w:val="34"/>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FirstSSB</m:t>
            </m:r>
          </m:sub>
        </m:sSub>
        <m:r>
          <w:rPr>
            <w:rFonts w:ascii="Cambria Math" w:hAnsi="Cambria Math"/>
            <w:lang w:val="en-GB"/>
          </w:rPr>
          <m:t>+5ms</m:t>
        </m:r>
      </m:oMath>
    </w:p>
    <w:p w14:paraId="003A1197" w14:textId="197041B2" w:rsidR="00202FD3" w:rsidRPr="007003AB" w:rsidRDefault="00202FD3" w:rsidP="00955561">
      <w:pPr>
        <w:pStyle w:val="ListParagraph"/>
        <w:numPr>
          <w:ilvl w:val="2"/>
          <w:numId w:val="32"/>
        </w:numPr>
        <w:rPr>
          <w:lang w:val="en-GB"/>
        </w:rPr>
      </w:pPr>
      <w:r>
        <w:rPr>
          <w:lang w:val="en-GB"/>
        </w:rPr>
        <w:t xml:space="preserve">If the UE is not provided a </w:t>
      </w:r>
      <w:r w:rsidR="00BD35B9">
        <w:rPr>
          <w:lang w:val="en-GB"/>
        </w:rPr>
        <w:t>SMTC</w:t>
      </w:r>
      <w:r>
        <w:rPr>
          <w:lang w:val="en-GB"/>
        </w:rPr>
        <w:t xml:space="preserve"> configuration and the UE supports </w:t>
      </w:r>
      <w:r w:rsidRPr="00A1699B">
        <w:rPr>
          <w:i/>
          <w:iCs/>
          <w:lang w:val="en-GB"/>
        </w:rPr>
        <w:t>scellwithoutSSB</w:t>
      </w:r>
    </w:p>
    <w:p w14:paraId="56A096BE" w14:textId="78681CB7" w:rsidR="001A0FE9" w:rsidRDefault="00BD35B9" w:rsidP="00955561">
      <w:pPr>
        <w:pStyle w:val="ListParagraph"/>
        <w:numPr>
          <w:ilvl w:val="3"/>
          <w:numId w:val="32"/>
        </w:numPr>
        <w:rPr>
          <w:lang w:val="en-GB"/>
        </w:rPr>
      </w:pPr>
      <w:r>
        <w:rPr>
          <w:lang w:val="en-GB"/>
        </w:rPr>
        <w:t xml:space="preserve">If the </w:t>
      </w:r>
      <w:r w:rsidR="0004581D">
        <w:rPr>
          <w:lang w:val="en-GB"/>
        </w:rPr>
        <w:t>RS(s) of the SCell are QCL-TypeD with the RS(s)</w:t>
      </w:r>
      <w:r w:rsidR="007B2AF4">
        <w:rPr>
          <w:lang w:val="en-GB"/>
        </w:rPr>
        <w:t xml:space="preserve"> of the active serving cell</w:t>
      </w:r>
    </w:p>
    <w:p w14:paraId="31A4FCB9" w14:textId="7696FCE1" w:rsidR="00FF4919" w:rsidRPr="003C6166" w:rsidRDefault="00000000" w:rsidP="00955561">
      <w:pPr>
        <w:pStyle w:val="ListParagraph"/>
        <w:numPr>
          <w:ilvl w:val="4"/>
          <w:numId w:val="32"/>
        </w:num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activation time</m:t>
            </m:r>
          </m:sub>
        </m:sSub>
        <m:r>
          <w:rPr>
            <w:rFonts w:ascii="Cambria Math" w:hAnsi="Cambria Math"/>
            <w:lang w:val="en-GB"/>
          </w:rPr>
          <m:t>=3ms</m:t>
        </m:r>
      </m:oMath>
    </w:p>
    <w:bookmarkEnd w:id="1"/>
    <w:p w14:paraId="0782F12F" w14:textId="77777777" w:rsidR="0093247B" w:rsidRDefault="00DE437E" w:rsidP="00D45774">
      <w:pPr>
        <w:pStyle w:val="Heading2"/>
      </w:pPr>
      <w:r>
        <w:t>Additional Comments</w:t>
      </w:r>
    </w:p>
    <w:p w14:paraId="2042816A" w14:textId="77777777" w:rsidR="00FE3915" w:rsidRDefault="009036CD" w:rsidP="0093247B">
      <w:r>
        <w:t xml:space="preserve">Similar </w:t>
      </w:r>
      <w:r w:rsidR="00241E2D">
        <w:t xml:space="preserve">improvements </w:t>
      </w:r>
      <w:r w:rsidR="00D11A3E">
        <w:t xml:space="preserve">by proper </w:t>
      </w:r>
      <w:r w:rsidR="00CD7E48">
        <w:t>indentation</w:t>
      </w:r>
      <w:r w:rsidR="00D11A3E">
        <w:t xml:space="preserve"> </w:t>
      </w:r>
      <w:r w:rsidR="00C03056">
        <w:t xml:space="preserve">and reshuffling of existing text </w:t>
      </w:r>
      <w:r w:rsidR="00241E2D">
        <w:t xml:space="preserve">could </w:t>
      </w:r>
      <w:r w:rsidR="00E64472">
        <w:t>help not only for cla</w:t>
      </w:r>
      <w:r w:rsidR="005A2C2D">
        <w:t xml:space="preserve">rifying </w:t>
      </w:r>
      <w:r w:rsidR="001B5D14">
        <w:t xml:space="preserve">the requirements but also </w:t>
      </w:r>
      <w:r w:rsidR="003872C9">
        <w:t xml:space="preserve">improve readability </w:t>
      </w:r>
      <w:r w:rsidR="000A3C50">
        <w:t xml:space="preserve">of e.g., </w:t>
      </w:r>
      <w:r w:rsidR="00FE3915">
        <w:t>the parameters used to define the requirements</w:t>
      </w:r>
    </w:p>
    <w:p w14:paraId="18207101" w14:textId="0642C669" w:rsidR="00E80B5C" w:rsidRPr="0040191D" w:rsidRDefault="00843D74" w:rsidP="0093247B">
      <w:r>
        <w:t>The text box below shows the definition of</w:t>
      </w:r>
      <w:r w:rsidR="00241E2D">
        <w:t xml:space="preserve"> </w:t>
      </w:r>
      <w:r w:rsidRPr="00F22042">
        <w:t>T</w:t>
      </w:r>
      <w:r w:rsidRPr="004A1DAD">
        <w:rPr>
          <w:vertAlign w:val="subscript"/>
        </w:rPr>
        <w:t>SMTC_MAX</w:t>
      </w:r>
      <w:r>
        <w:t xml:space="preserve">, </w:t>
      </w:r>
      <w:r w:rsidRPr="00F22042">
        <w:t>T</w:t>
      </w:r>
      <w:r w:rsidRPr="004A1DAD">
        <w:rPr>
          <w:vertAlign w:val="subscript"/>
        </w:rPr>
        <w:t>rs</w:t>
      </w:r>
      <w:r>
        <w:t xml:space="preserve">, </w:t>
      </w:r>
      <w:r w:rsidR="00E7647F">
        <w:t xml:space="preserve">and </w:t>
      </w:r>
      <w:r w:rsidR="00711D9E" w:rsidRPr="00F22042">
        <w:t>T</w:t>
      </w:r>
      <w:r w:rsidR="00711D9E" w:rsidRPr="004A1DAD">
        <w:rPr>
          <w:vertAlign w:val="subscript"/>
        </w:rPr>
        <w:t>FirstSSB</w:t>
      </w:r>
      <w:r w:rsidR="00711D9E">
        <w:t xml:space="preserve">. </w:t>
      </w:r>
      <w:r w:rsidR="00F17483">
        <w:t>Three different styles are used to define the parameters</w:t>
      </w:r>
      <w:r w:rsidR="0020537F">
        <w:t xml:space="preserve">. </w:t>
      </w:r>
      <w:r w:rsidR="00293F4D">
        <w:t xml:space="preserve">While </w:t>
      </w:r>
      <w:r w:rsidR="00293F4D" w:rsidRPr="00F22042">
        <w:t>T</w:t>
      </w:r>
      <w:r w:rsidR="00293F4D" w:rsidRPr="004A1DAD">
        <w:rPr>
          <w:vertAlign w:val="subscript"/>
        </w:rPr>
        <w:t>SMTC_MAX</w:t>
      </w:r>
      <w:r w:rsidR="00293F4D">
        <w:t xml:space="preserve"> and </w:t>
      </w:r>
      <w:r w:rsidR="006940B1" w:rsidRPr="00F22042">
        <w:t>T</w:t>
      </w:r>
      <w:r w:rsidR="006940B1" w:rsidRPr="004A1DAD">
        <w:rPr>
          <w:vertAlign w:val="subscript"/>
        </w:rPr>
        <w:t>FirstSSB</w:t>
      </w:r>
      <w:r w:rsidR="006940B1">
        <w:t xml:space="preserve"> </w:t>
      </w:r>
      <w:r w:rsidR="00293F4D">
        <w:t>show some clarity</w:t>
      </w:r>
      <w:r w:rsidR="00D87910">
        <w:t xml:space="preserve">, the definition of </w:t>
      </w:r>
      <w:r w:rsidR="00D87910" w:rsidRPr="00F22042">
        <w:t>T</w:t>
      </w:r>
      <w:r w:rsidR="00D87910" w:rsidRPr="004A1DAD">
        <w:rPr>
          <w:vertAlign w:val="subscript"/>
        </w:rPr>
        <w:t>rs</w:t>
      </w:r>
      <w:r w:rsidR="00D87910">
        <w:t xml:space="preserve"> </w:t>
      </w:r>
      <w:r w:rsidR="00B806EB">
        <w:t>is difficult to follow</w:t>
      </w:r>
      <w:r w:rsidR="00CB2972">
        <w:t xml:space="preserve"> since it goes across seven lines</w:t>
      </w:r>
      <w:r w:rsidR="00B806EB">
        <w:t>.</w:t>
      </w:r>
      <w:r w:rsidR="002817BD">
        <w:t xml:space="preserve"> Proper indentation could improve readability here as well.</w:t>
      </w:r>
      <w:r w:rsidR="00D87910">
        <w:t xml:space="preserve"> </w:t>
      </w:r>
      <w:r w:rsidR="00D3001F">
        <w:t>I</w:t>
      </w:r>
      <w:r w:rsidR="00F34429">
        <w:t xml:space="preserve">n </w:t>
      </w:r>
      <w:r w:rsidR="00D3001F">
        <w:t xml:space="preserve">particular, the phrase </w:t>
      </w:r>
      <w:r w:rsidR="00D3001F" w:rsidRPr="00D3001F">
        <w:rPr>
          <w:i/>
          <w:iCs/>
        </w:rPr>
        <w:t>There are no requirements if the SSB transmission periodicity is not 5ms</w:t>
      </w:r>
      <w:r w:rsidR="00D3001F" w:rsidRPr="00F22042">
        <w:t xml:space="preserve"> </w:t>
      </w:r>
      <w:r w:rsidR="00D3001F">
        <w:t>in</w:t>
      </w:r>
      <w:r w:rsidR="002C237B">
        <w:t xml:space="preserve"> the definition of </w:t>
      </w:r>
      <w:r w:rsidR="002C237B" w:rsidRPr="00F22042">
        <w:t>T</w:t>
      </w:r>
      <w:r w:rsidR="002C237B" w:rsidRPr="004A1DAD">
        <w:rPr>
          <w:vertAlign w:val="subscript"/>
        </w:rPr>
        <w:t>rs</w:t>
      </w:r>
      <w:r w:rsidR="002C237B">
        <w:t xml:space="preserve"> is unclear</w:t>
      </w:r>
      <w:r w:rsidR="00A54CEF">
        <w:t xml:space="preserve"> since </w:t>
      </w:r>
      <w:r w:rsidR="00A54CEF" w:rsidRPr="00F22042">
        <w:t>T</w:t>
      </w:r>
      <w:r w:rsidR="00A54CEF" w:rsidRPr="004A1DAD">
        <w:rPr>
          <w:vertAlign w:val="subscript"/>
        </w:rPr>
        <w:t>rs</w:t>
      </w:r>
      <w:r w:rsidR="00A54CEF">
        <w:t xml:space="preserve"> is no</w:t>
      </w:r>
      <w:r w:rsidR="00480257">
        <w:t>t</w:t>
      </w:r>
      <w:r w:rsidR="00A54CEF">
        <w:t xml:space="preserve"> </w:t>
      </w:r>
      <w:r w:rsidR="00480257">
        <w:t xml:space="preserve">a </w:t>
      </w:r>
      <w:r w:rsidR="00A54CEF">
        <w:t>requirement.</w:t>
      </w:r>
      <w:r w:rsidR="00480257">
        <w:t xml:space="preserve"> </w:t>
      </w:r>
      <w:r w:rsidR="00A54CEF">
        <w:t xml:space="preserve"> </w:t>
      </w:r>
      <w:r w:rsidR="002C237B">
        <w:t xml:space="preserve"> </w:t>
      </w:r>
      <w:r w:rsidR="00D3001F">
        <w:t xml:space="preserve"> </w:t>
      </w:r>
      <w:r w:rsidR="00293F4D">
        <w:t xml:space="preserve"> </w:t>
      </w:r>
      <w:r w:rsidR="00F17483">
        <w:t xml:space="preserve"> </w:t>
      </w:r>
    </w:p>
    <w:p w14:paraId="3A9B8EB6" w14:textId="46047B20" w:rsidR="00730999" w:rsidRDefault="00E135AF" w:rsidP="0093247B">
      <w:r w:rsidRPr="00190FC3">
        <w:rPr>
          <w:b/>
          <w:bCs/>
        </w:rPr>
        <w:t>Proposal 3:</w:t>
      </w:r>
      <w:r>
        <w:t xml:space="preserve"> </w:t>
      </w:r>
      <w:r w:rsidR="00013732">
        <w:t>RAN4 should develop guidelines</w:t>
      </w:r>
      <w:r w:rsidR="000E5A6E">
        <w:t xml:space="preserve"> </w:t>
      </w:r>
      <w:r w:rsidR="00730999">
        <w:t>how parameters are defined in TS 38.133.</w:t>
      </w:r>
    </w:p>
    <w:p w14:paraId="373AC227" w14:textId="51D6F85C" w:rsidR="00D942B8" w:rsidRDefault="009539A6" w:rsidP="009539A6">
      <w:pPr>
        <w:spacing w:before="240"/>
      </w:pPr>
      <w:r>
        <w:rPr>
          <w:noProof/>
        </w:rPr>
        <w:lastRenderedPageBreak/>
        <mc:AlternateContent>
          <mc:Choice Requires="wps">
            <w:drawing>
              <wp:anchor distT="0" distB="0" distL="114300" distR="114300" simplePos="0" relativeHeight="251660291" behindDoc="0" locked="0" layoutInCell="1" allowOverlap="1" wp14:anchorId="49110AEC" wp14:editId="2DDCDCA6">
                <wp:simplePos x="0" y="0"/>
                <wp:positionH relativeFrom="column">
                  <wp:posOffset>0</wp:posOffset>
                </wp:positionH>
                <wp:positionV relativeFrom="paragraph">
                  <wp:posOffset>0</wp:posOffset>
                </wp:positionV>
                <wp:extent cx="1828800" cy="1828800"/>
                <wp:effectExtent l="0" t="0" r="0" b="0"/>
                <wp:wrapSquare wrapText="bothSides"/>
                <wp:docPr id="116059010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6B10343" w14:textId="77777777" w:rsidR="009539A6" w:rsidRDefault="009539A6" w:rsidP="009539A6">
                            <w:r w:rsidRPr="00F22042">
                              <w:t>T</w:t>
                            </w:r>
                            <w:r w:rsidRPr="004A1DAD">
                              <w:rPr>
                                <w:vertAlign w:val="subscript"/>
                              </w:rPr>
                              <w:t>SMTC_MAX</w:t>
                            </w:r>
                            <w:r w:rsidRPr="00F22042">
                              <w:t xml:space="preserve">: </w:t>
                            </w:r>
                          </w:p>
                          <w:p w14:paraId="2FD7085E" w14:textId="77777777" w:rsidR="009539A6" w:rsidRDefault="009539A6" w:rsidP="009539A6">
                            <w:r w:rsidRPr="00F22042">
                              <w:t>- In FR1, in case of intra-band SCell activation, T</w:t>
                            </w:r>
                            <w:r w:rsidRPr="007135E9">
                              <w:rPr>
                                <w:vertAlign w:val="subscript"/>
                              </w:rPr>
                              <w:t>SMTC_MAX</w:t>
                            </w:r>
                            <w:r w:rsidRPr="00F22042">
                              <w:t xml:space="preserve"> is the longer SMTC periodicity between active serving cells and SCell being activated provided the cell specific reference signals from the active serving cells and the SCells being activated or released are available in the same slot; in case of inter-band SCell activation, T</w:t>
                            </w:r>
                            <w:r w:rsidRPr="007135E9">
                              <w:rPr>
                                <w:vertAlign w:val="subscript"/>
                              </w:rPr>
                              <w:t>SMTC_MAX</w:t>
                            </w:r>
                            <w:r w:rsidRPr="00F22042">
                              <w:t xml:space="preserve"> is the SMTC periodicity of SCell being activated. </w:t>
                            </w:r>
                          </w:p>
                          <w:p w14:paraId="6768CE9F" w14:textId="77777777" w:rsidR="009539A6" w:rsidRDefault="009539A6" w:rsidP="009539A6">
                            <w:r w:rsidRPr="00F22042">
                              <w:t>- In FR2, in case of intra-band SCell activation, T</w:t>
                            </w:r>
                            <w:r w:rsidRPr="007135E9">
                              <w:rPr>
                                <w:vertAlign w:val="subscript"/>
                              </w:rPr>
                              <w:t>SMTC_MAX</w:t>
                            </w:r>
                            <w:r w:rsidRPr="00F22042">
                              <w:t xml:space="preserve"> is the longer SMTC periodicity between active serving cells and SCell being activated provided that in Rel-15 only support FR2 intra-band CA; in case of FR2 inter-band SCell activation, T</w:t>
                            </w:r>
                            <w:r w:rsidRPr="007135E9">
                              <w:rPr>
                                <w:vertAlign w:val="subscript"/>
                              </w:rPr>
                              <w:t>SMTC_MAX</w:t>
                            </w:r>
                            <w:r w:rsidRPr="00F22042">
                              <w:t xml:space="preserve"> is the SMTC periodicity of SCell being activated. </w:t>
                            </w:r>
                          </w:p>
                          <w:p w14:paraId="3ACB86C0" w14:textId="77777777" w:rsidR="009539A6" w:rsidRDefault="009539A6" w:rsidP="009539A6">
                            <w:r w:rsidRPr="00F22042">
                              <w:t>- T</w:t>
                            </w:r>
                            <w:r w:rsidRPr="004A1DAD">
                              <w:rPr>
                                <w:vertAlign w:val="subscript"/>
                              </w:rPr>
                              <w:t>SMTC_MAX</w:t>
                            </w:r>
                            <w:r w:rsidRPr="00F22042">
                              <w:t xml:space="preserve"> is bounded to a minimum value of 10ms. </w:t>
                            </w:r>
                          </w:p>
                          <w:p w14:paraId="2CFD3730" w14:textId="77777777" w:rsidR="009539A6" w:rsidRDefault="009539A6" w:rsidP="009539A6">
                            <w:r w:rsidRPr="00F22042">
                              <w:t>T</w:t>
                            </w:r>
                            <w:r w:rsidRPr="004A1DAD">
                              <w:rPr>
                                <w:vertAlign w:val="subscript"/>
                              </w:rPr>
                              <w:t>rs</w:t>
                            </w:r>
                            <w:r w:rsidRPr="00F22042">
                              <w:t xml:space="preserve"> is the SMTC periodicity of the SCell being activated if the UE has been provided with an SMTC configuration for the SCell in SCell addition message, otherwise T</w:t>
                            </w:r>
                            <w:r w:rsidRPr="004A1DAD">
                              <w:rPr>
                                <w:vertAlign w:val="subscript"/>
                              </w:rPr>
                              <w:t>rs</w:t>
                            </w:r>
                            <w:r w:rsidRPr="00F22042">
                              <w:t xml:space="preserve"> is the SMTC configured in the measObjectNR having the same SSB frequency and subcarrier spacing. If the measObjectNRs having the same SSB frequency and subcarrier spacing configured by MN and SN have different SMTC, T</w:t>
                            </w:r>
                            <w:r w:rsidRPr="004A1DAD">
                              <w:rPr>
                                <w:vertAlign w:val="subscript"/>
                              </w:rPr>
                              <w:t>rs</w:t>
                            </w:r>
                            <w:r w:rsidRPr="00F22042">
                              <w:t xml:space="preserve"> is the periodicity of one of the SMTC which is up to UE implementation. If the UE is not provided SMTC configuration or measurement object on this frequency, the requirement which involves T</w:t>
                            </w:r>
                            <w:r w:rsidRPr="004A1DAD">
                              <w:rPr>
                                <w:vertAlign w:val="subscript"/>
                              </w:rPr>
                              <w:t>rs</w:t>
                            </w:r>
                            <w:r w:rsidRPr="00F22042">
                              <w:t xml:space="preserve"> is applied with T</w:t>
                            </w:r>
                            <w:r w:rsidRPr="004A1DAD">
                              <w:rPr>
                                <w:vertAlign w:val="subscript"/>
                              </w:rPr>
                              <w:t>rs</w:t>
                            </w:r>
                            <w:r w:rsidRPr="00F22042">
                              <w:t xml:space="preserve"> = 5ms assuming the SSB transmission periodicity is 5ms. There are no requirements if the SSB transmission periodicity is not 5ms </w:t>
                            </w:r>
                          </w:p>
                          <w:p w14:paraId="093AF233" w14:textId="77777777" w:rsidR="009539A6" w:rsidRPr="007732AF" w:rsidRDefault="009539A6" w:rsidP="007732AF">
                            <w:r w:rsidRPr="00F22042">
                              <w:t>T</w:t>
                            </w:r>
                            <w:r w:rsidRPr="004A1DAD">
                              <w:rPr>
                                <w:vertAlign w:val="subscript"/>
                              </w:rPr>
                              <w:t>FirstSSB</w:t>
                            </w:r>
                            <w:r w:rsidRPr="00F22042">
                              <w:t>: is the time to the end of the first complete SSB burst indicated by the SMTC, or within 5ms if</w:t>
                            </w:r>
                            <w:r>
                              <w:t xml:space="preserve"> SMTC is not configured, after slot </w:t>
                            </w:r>
                            <m:oMath>
                              <m:r>
                                <w:rPr>
                                  <w:rFonts w:ascii="Cambria Math" w:hAnsi="Cambria Math"/>
                                </w:rPr>
                                <m:t>n+</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110AEC" id="_x0000_s1030" type="#_x0000_t202" style="position:absolute;left:0;text-align:left;margin-left:0;margin-top:0;width:2in;height:2in;z-index:25166029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fill o:detectmouseclick="t"/>
                <v:textbox style="mso-fit-shape-to-text:t">
                  <w:txbxContent>
                    <w:p w14:paraId="66B10343" w14:textId="77777777" w:rsidR="009539A6" w:rsidRDefault="009539A6" w:rsidP="009539A6">
                      <w:r w:rsidRPr="00F22042">
                        <w:t>T</w:t>
                      </w:r>
                      <w:r w:rsidRPr="004A1DAD">
                        <w:rPr>
                          <w:vertAlign w:val="subscript"/>
                        </w:rPr>
                        <w:t>SMTC_MAX</w:t>
                      </w:r>
                      <w:r w:rsidRPr="00F22042">
                        <w:t xml:space="preserve">: </w:t>
                      </w:r>
                    </w:p>
                    <w:p w14:paraId="2FD7085E" w14:textId="77777777" w:rsidR="009539A6" w:rsidRDefault="009539A6" w:rsidP="009539A6">
                      <w:r w:rsidRPr="00F22042">
                        <w:t xml:space="preserve">- In FR1, in case of intra-band </w:t>
                      </w:r>
                      <w:proofErr w:type="spellStart"/>
                      <w:r w:rsidRPr="00F22042">
                        <w:t>SCell</w:t>
                      </w:r>
                      <w:proofErr w:type="spellEnd"/>
                      <w:r w:rsidRPr="00F22042">
                        <w:t xml:space="preserve"> activation, T</w:t>
                      </w:r>
                      <w:r w:rsidRPr="007135E9">
                        <w:rPr>
                          <w:vertAlign w:val="subscript"/>
                        </w:rPr>
                        <w:t>SMTC_MAX</w:t>
                      </w:r>
                      <w:r w:rsidRPr="00F22042">
                        <w:t xml:space="preserve"> is the longer SMTC periodicity between active serving cells and </w:t>
                      </w:r>
                      <w:proofErr w:type="spellStart"/>
                      <w:r w:rsidRPr="00F22042">
                        <w:t>SCell</w:t>
                      </w:r>
                      <w:proofErr w:type="spellEnd"/>
                      <w:r w:rsidRPr="00F22042">
                        <w:t xml:space="preserve"> being activated provided the cell specific reference signals from the active serving cells and the </w:t>
                      </w:r>
                      <w:proofErr w:type="spellStart"/>
                      <w:r w:rsidRPr="00F22042">
                        <w:t>SCells</w:t>
                      </w:r>
                      <w:proofErr w:type="spellEnd"/>
                      <w:r w:rsidRPr="00F22042">
                        <w:t xml:space="preserve"> being activated or released are available in the same slot; in case of inter-band </w:t>
                      </w:r>
                      <w:proofErr w:type="spellStart"/>
                      <w:r w:rsidRPr="00F22042">
                        <w:t>SCell</w:t>
                      </w:r>
                      <w:proofErr w:type="spellEnd"/>
                      <w:r w:rsidRPr="00F22042">
                        <w:t xml:space="preserve"> activation, T</w:t>
                      </w:r>
                      <w:r w:rsidRPr="007135E9">
                        <w:rPr>
                          <w:vertAlign w:val="subscript"/>
                        </w:rPr>
                        <w:t>SMTC_MAX</w:t>
                      </w:r>
                      <w:r w:rsidRPr="00F22042">
                        <w:t xml:space="preserve"> is the SMTC periodicity of </w:t>
                      </w:r>
                      <w:proofErr w:type="spellStart"/>
                      <w:r w:rsidRPr="00F22042">
                        <w:t>SCell</w:t>
                      </w:r>
                      <w:proofErr w:type="spellEnd"/>
                      <w:r w:rsidRPr="00F22042">
                        <w:t xml:space="preserve"> being activated. </w:t>
                      </w:r>
                    </w:p>
                    <w:p w14:paraId="6768CE9F" w14:textId="77777777" w:rsidR="009539A6" w:rsidRDefault="009539A6" w:rsidP="009539A6">
                      <w:r w:rsidRPr="00F22042">
                        <w:t xml:space="preserve">- In FR2, in case of intra-band </w:t>
                      </w:r>
                      <w:proofErr w:type="spellStart"/>
                      <w:r w:rsidRPr="00F22042">
                        <w:t>SCell</w:t>
                      </w:r>
                      <w:proofErr w:type="spellEnd"/>
                      <w:r w:rsidRPr="00F22042">
                        <w:t xml:space="preserve"> activation, T</w:t>
                      </w:r>
                      <w:r w:rsidRPr="007135E9">
                        <w:rPr>
                          <w:vertAlign w:val="subscript"/>
                        </w:rPr>
                        <w:t>SMTC_MAX</w:t>
                      </w:r>
                      <w:r w:rsidRPr="00F22042">
                        <w:t xml:space="preserve"> is the longer SMTC periodicity between active serving cells and </w:t>
                      </w:r>
                      <w:proofErr w:type="spellStart"/>
                      <w:r w:rsidRPr="00F22042">
                        <w:t>SCell</w:t>
                      </w:r>
                      <w:proofErr w:type="spellEnd"/>
                      <w:r w:rsidRPr="00F22042">
                        <w:t xml:space="preserve"> being activated provided that in Rel-15 only support FR2 intra-band CA; in case of FR2 inter-band </w:t>
                      </w:r>
                      <w:proofErr w:type="spellStart"/>
                      <w:r w:rsidRPr="00F22042">
                        <w:t>SCell</w:t>
                      </w:r>
                      <w:proofErr w:type="spellEnd"/>
                      <w:r w:rsidRPr="00F22042">
                        <w:t xml:space="preserve"> activation, T</w:t>
                      </w:r>
                      <w:r w:rsidRPr="007135E9">
                        <w:rPr>
                          <w:vertAlign w:val="subscript"/>
                        </w:rPr>
                        <w:t>SMTC_MAX</w:t>
                      </w:r>
                      <w:r w:rsidRPr="00F22042">
                        <w:t xml:space="preserve"> is the SMTC periodicity of </w:t>
                      </w:r>
                      <w:proofErr w:type="spellStart"/>
                      <w:r w:rsidRPr="00F22042">
                        <w:t>SCell</w:t>
                      </w:r>
                      <w:proofErr w:type="spellEnd"/>
                      <w:r w:rsidRPr="00F22042">
                        <w:t xml:space="preserve"> being activated. </w:t>
                      </w:r>
                    </w:p>
                    <w:p w14:paraId="3ACB86C0" w14:textId="77777777" w:rsidR="009539A6" w:rsidRDefault="009539A6" w:rsidP="009539A6">
                      <w:r w:rsidRPr="00F22042">
                        <w:t>- T</w:t>
                      </w:r>
                      <w:r w:rsidRPr="004A1DAD">
                        <w:rPr>
                          <w:vertAlign w:val="subscript"/>
                        </w:rPr>
                        <w:t>SMTC_MAX</w:t>
                      </w:r>
                      <w:r w:rsidRPr="00F22042">
                        <w:t xml:space="preserve"> is bounded to a minimum value of 10ms. </w:t>
                      </w:r>
                    </w:p>
                    <w:p w14:paraId="2CFD3730" w14:textId="77777777" w:rsidR="009539A6" w:rsidRDefault="009539A6" w:rsidP="009539A6">
                      <w:proofErr w:type="spellStart"/>
                      <w:r w:rsidRPr="00F22042">
                        <w:t>T</w:t>
                      </w:r>
                      <w:r w:rsidRPr="004A1DAD">
                        <w:rPr>
                          <w:vertAlign w:val="subscript"/>
                        </w:rPr>
                        <w:t>rs</w:t>
                      </w:r>
                      <w:proofErr w:type="spellEnd"/>
                      <w:r w:rsidRPr="00F22042">
                        <w:t xml:space="preserve"> is the SMTC periodicity of the </w:t>
                      </w:r>
                      <w:proofErr w:type="spellStart"/>
                      <w:r w:rsidRPr="00F22042">
                        <w:t>SCell</w:t>
                      </w:r>
                      <w:proofErr w:type="spellEnd"/>
                      <w:r w:rsidRPr="00F22042">
                        <w:t xml:space="preserve"> being activated if the UE has been provided with an SMTC configuration for the </w:t>
                      </w:r>
                      <w:proofErr w:type="spellStart"/>
                      <w:r w:rsidRPr="00F22042">
                        <w:t>SCell</w:t>
                      </w:r>
                      <w:proofErr w:type="spellEnd"/>
                      <w:r w:rsidRPr="00F22042">
                        <w:t xml:space="preserve"> in </w:t>
                      </w:r>
                      <w:proofErr w:type="spellStart"/>
                      <w:r w:rsidRPr="00F22042">
                        <w:t>SCell</w:t>
                      </w:r>
                      <w:proofErr w:type="spellEnd"/>
                      <w:r w:rsidRPr="00F22042">
                        <w:t xml:space="preserve"> addition message, otherwise </w:t>
                      </w:r>
                      <w:proofErr w:type="spellStart"/>
                      <w:r w:rsidRPr="00F22042">
                        <w:t>T</w:t>
                      </w:r>
                      <w:r w:rsidRPr="004A1DAD">
                        <w:rPr>
                          <w:vertAlign w:val="subscript"/>
                        </w:rPr>
                        <w:t>rs</w:t>
                      </w:r>
                      <w:proofErr w:type="spellEnd"/>
                      <w:r w:rsidRPr="00F22042">
                        <w:t xml:space="preserve"> is the SMTC configured in the </w:t>
                      </w:r>
                      <w:proofErr w:type="spellStart"/>
                      <w:r w:rsidRPr="00F22042">
                        <w:t>measObjectNR</w:t>
                      </w:r>
                      <w:proofErr w:type="spellEnd"/>
                      <w:r w:rsidRPr="00F22042">
                        <w:t xml:space="preserve"> having the same SSB frequency and subcarrier spacing. If the </w:t>
                      </w:r>
                      <w:proofErr w:type="spellStart"/>
                      <w:r w:rsidRPr="00F22042">
                        <w:t>measObjectNRs</w:t>
                      </w:r>
                      <w:proofErr w:type="spellEnd"/>
                      <w:r w:rsidRPr="00F22042">
                        <w:t xml:space="preserve"> having the same SSB frequency and subcarrier spacing configured by MN and SN have different SMTC, </w:t>
                      </w:r>
                      <w:proofErr w:type="spellStart"/>
                      <w:r w:rsidRPr="00F22042">
                        <w:t>T</w:t>
                      </w:r>
                      <w:r w:rsidRPr="004A1DAD">
                        <w:rPr>
                          <w:vertAlign w:val="subscript"/>
                        </w:rPr>
                        <w:t>rs</w:t>
                      </w:r>
                      <w:proofErr w:type="spellEnd"/>
                      <w:r w:rsidRPr="00F22042">
                        <w:t xml:space="preserve"> is the periodicity of one of the SMTC which is up to UE implementation. If the UE is not provided SMTC configuration or measurement object on this frequency, the requirement which involves </w:t>
                      </w:r>
                      <w:proofErr w:type="spellStart"/>
                      <w:r w:rsidRPr="00F22042">
                        <w:t>T</w:t>
                      </w:r>
                      <w:r w:rsidRPr="004A1DAD">
                        <w:rPr>
                          <w:vertAlign w:val="subscript"/>
                        </w:rPr>
                        <w:t>rs</w:t>
                      </w:r>
                      <w:proofErr w:type="spellEnd"/>
                      <w:r w:rsidRPr="00F22042">
                        <w:t xml:space="preserve"> is applied with </w:t>
                      </w:r>
                      <w:proofErr w:type="spellStart"/>
                      <w:r w:rsidRPr="00F22042">
                        <w:t>T</w:t>
                      </w:r>
                      <w:r w:rsidRPr="004A1DAD">
                        <w:rPr>
                          <w:vertAlign w:val="subscript"/>
                        </w:rPr>
                        <w:t>rs</w:t>
                      </w:r>
                      <w:proofErr w:type="spellEnd"/>
                      <w:r w:rsidRPr="00F22042">
                        <w:t xml:space="preserve"> = 5ms assuming the SSB transmission periodicity is 5ms. There are no requirements if the SSB transmission periodicity is not 5ms </w:t>
                      </w:r>
                    </w:p>
                    <w:p w14:paraId="093AF233" w14:textId="77777777" w:rsidR="009539A6" w:rsidRPr="007732AF" w:rsidRDefault="009539A6" w:rsidP="007732AF">
                      <w:proofErr w:type="spellStart"/>
                      <w:r w:rsidRPr="00F22042">
                        <w:t>T</w:t>
                      </w:r>
                      <w:r w:rsidRPr="004A1DAD">
                        <w:rPr>
                          <w:vertAlign w:val="subscript"/>
                        </w:rPr>
                        <w:t>FirstSSB</w:t>
                      </w:r>
                      <w:proofErr w:type="spellEnd"/>
                      <w:r w:rsidRPr="00F22042">
                        <w:t>: is the time to the end of the first complete SSB burst indicated by the SMTC, or within 5ms if</w:t>
                      </w:r>
                      <w:r>
                        <w:t xml:space="preserve"> SMTC is not configured, after slot </w:t>
                      </w:r>
                      <m:oMath>
                        <m:r>
                          <w:rPr>
                            <w:rFonts w:ascii="Cambria Math" w:hAnsi="Cambria Math"/>
                          </w:rPr>
                          <m:t>n+</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w:t>
                      </w:r>
                    </w:p>
                  </w:txbxContent>
                </v:textbox>
                <w10:wrap type="square"/>
              </v:shape>
            </w:pict>
          </mc:Fallback>
        </mc:AlternateContent>
      </w:r>
    </w:p>
    <w:p w14:paraId="3A84A802" w14:textId="0C1869D2" w:rsidR="00F40F7A" w:rsidRDefault="00374C61" w:rsidP="00EE3B1E">
      <w:pPr>
        <w:pStyle w:val="Heading1"/>
        <w:rPr>
          <w:lang w:val="en-US"/>
        </w:rPr>
      </w:pPr>
      <w:r w:rsidRPr="00B56FFA">
        <w:rPr>
          <w:lang w:val="en-US"/>
        </w:rPr>
        <w:t>Conclusions</w:t>
      </w:r>
    </w:p>
    <w:p w14:paraId="51F1B16E" w14:textId="4A988BC9" w:rsidR="00D4478E" w:rsidRPr="00D4478E" w:rsidRDefault="00277F09" w:rsidP="00D4478E">
      <w:r w:rsidRPr="00277F09">
        <w:t xml:space="preserve">In this paper we provided our views </w:t>
      </w:r>
      <w:r w:rsidR="00E618C4">
        <w:t xml:space="preserve">on </w:t>
      </w:r>
      <w:r w:rsidR="00BA2110">
        <w:t>improvements of the RRM specific</w:t>
      </w:r>
      <w:r w:rsidR="00A945B9">
        <w:t>ation for Rel-1</w:t>
      </w:r>
      <w:r w:rsidR="00684AE0">
        <w:t>9</w:t>
      </w:r>
      <w:r w:rsidRPr="00277F09">
        <w:t>. Our observations and proposals are summarized as follows: </w:t>
      </w:r>
    </w:p>
    <w:p w14:paraId="009EFC8C" w14:textId="77777777" w:rsidR="001A240B" w:rsidRPr="0056010E" w:rsidRDefault="001A240B" w:rsidP="001A240B">
      <w:r w:rsidRPr="0056010E">
        <w:rPr>
          <w:b/>
          <w:bCs/>
        </w:rPr>
        <w:t xml:space="preserve">Proposal 1: </w:t>
      </w:r>
      <w:r w:rsidRPr="0056010E">
        <w:t>RAN4 to develop guidelines for drafting requirements with complex logic, including adopting a pseudo-code approach (e.g. similar to the way RAN2 procedures are specified).</w:t>
      </w:r>
    </w:p>
    <w:p w14:paraId="54608591" w14:textId="08E17D23" w:rsidR="001A240B" w:rsidRPr="001A240B" w:rsidRDefault="001A240B" w:rsidP="001A240B">
      <w:r w:rsidRPr="0056010E">
        <w:rPr>
          <w:b/>
          <w:bCs/>
        </w:rPr>
        <w:t>Observation 1:</w:t>
      </w:r>
      <w:r w:rsidRPr="0056010E">
        <w:t xml:space="preserve"> The hierarchy of in</w:t>
      </w:r>
      <w:r w:rsidRPr="0056010E">
        <w:rPr>
          <w:rFonts w:eastAsia="MS Mincho" w:hint="eastAsia"/>
          <w:lang w:eastAsia="ja-JP"/>
        </w:rPr>
        <w:t>d</w:t>
      </w:r>
      <w:r w:rsidRPr="0056010E">
        <w:t>en</w:t>
      </w:r>
      <w:r w:rsidRPr="0056010E">
        <w:rPr>
          <w:rFonts w:eastAsia="MS Mincho" w:hint="eastAsia"/>
          <w:lang w:eastAsia="ja-JP"/>
        </w:rPr>
        <w:t>t</w:t>
      </w:r>
      <w:r w:rsidRPr="0056010E">
        <w:t xml:space="preserve"> could be indicated by the same approach as in TS 38.321, i.e., 1&gt;, 2&gt;, 3&gt;, etc. for the in</w:t>
      </w:r>
      <w:r w:rsidRPr="0056010E">
        <w:rPr>
          <w:rFonts w:eastAsia="MS Mincho" w:hint="eastAsia"/>
          <w:lang w:eastAsia="ja-JP"/>
        </w:rPr>
        <w:t>d</w:t>
      </w:r>
      <w:r w:rsidRPr="0056010E">
        <w:t>en</w:t>
      </w:r>
      <w:r w:rsidRPr="0056010E">
        <w:rPr>
          <w:rFonts w:eastAsia="MS Mincho" w:hint="eastAsia"/>
          <w:lang w:eastAsia="ja-JP"/>
        </w:rPr>
        <w:t>t</w:t>
      </w:r>
      <w:r w:rsidRPr="0056010E">
        <w:t xml:space="preserve"> level. </w:t>
      </w:r>
    </w:p>
    <w:p w14:paraId="5431DB2E" w14:textId="77777777" w:rsidR="001A240B" w:rsidRDefault="001A240B" w:rsidP="001A240B">
      <w:pPr>
        <w:rPr>
          <w:lang w:val="en-GB"/>
        </w:rPr>
      </w:pPr>
      <w:r w:rsidRPr="00102B6D">
        <w:rPr>
          <w:b/>
          <w:bCs/>
          <w:lang w:val="en-GB"/>
        </w:rPr>
        <w:t>Observation 2:</w:t>
      </w:r>
      <w:r>
        <w:rPr>
          <w:lang w:val="en-GB"/>
        </w:rPr>
        <w:t xml:space="preserve"> Significant improvement of the readability in TS 38.133 can be achieved by applying proper indentation and reorganizing of the text without the need to rewrite it.  </w:t>
      </w:r>
    </w:p>
    <w:p w14:paraId="2CD4BD3A" w14:textId="77777777" w:rsidR="001A240B" w:rsidRDefault="001A240B" w:rsidP="001A240B">
      <w:pPr>
        <w:rPr>
          <w:lang w:val="en-GB"/>
        </w:rPr>
      </w:pPr>
      <w:r w:rsidRPr="00BE46A0">
        <w:rPr>
          <w:b/>
          <w:bCs/>
          <w:lang w:val="en-GB"/>
        </w:rPr>
        <w:t>Observation 3:</w:t>
      </w:r>
      <w:r>
        <w:rPr>
          <w:lang w:val="en-GB"/>
        </w:rPr>
        <w:t xml:space="preserve"> Further optimization beyond proper indentation and text reorganization is possible.</w:t>
      </w:r>
    </w:p>
    <w:p w14:paraId="120F9410" w14:textId="6683EC2E" w:rsidR="00C236F7" w:rsidRDefault="001A240B" w:rsidP="001A240B">
      <w:pPr>
        <w:rPr>
          <w:lang w:val="en-GB"/>
        </w:rPr>
      </w:pPr>
      <w:r w:rsidRPr="002410E6">
        <w:rPr>
          <w:b/>
          <w:bCs/>
          <w:lang w:val="en-GB"/>
        </w:rPr>
        <w:t>Proposal 2:</w:t>
      </w:r>
      <w:r>
        <w:rPr>
          <w:lang w:val="en-GB"/>
        </w:rPr>
        <w:t xml:space="preserve"> RAN4 should select a few example sections of TS 38.133 and try to improve readability by proper indentation and restructuring of the existing text.</w:t>
      </w:r>
    </w:p>
    <w:p w14:paraId="34884855" w14:textId="60C5F271" w:rsidR="006E4319" w:rsidRPr="00C236F7" w:rsidRDefault="006E4319" w:rsidP="001A240B">
      <w:r w:rsidRPr="00190FC3">
        <w:rPr>
          <w:b/>
          <w:bCs/>
        </w:rPr>
        <w:t>Proposal 3:</w:t>
      </w:r>
      <w:r>
        <w:t xml:space="preserve"> RAN4 should develop guidelines how parameters are defined in TS 38.133.</w:t>
      </w:r>
    </w:p>
    <w:p w14:paraId="7662BBF9" w14:textId="77777777" w:rsidR="002E4881" w:rsidRDefault="002E4881" w:rsidP="00C1077F">
      <w:pPr>
        <w:pStyle w:val="Heading1"/>
        <w:rPr>
          <w:lang w:val="en-US"/>
        </w:rPr>
      </w:pPr>
      <w:r w:rsidRPr="00B56FFA">
        <w:rPr>
          <w:lang w:val="en-US"/>
        </w:rPr>
        <w:t>References</w:t>
      </w:r>
    </w:p>
    <w:p w14:paraId="5A689F87" w14:textId="28AD712F" w:rsidR="002D0DC0" w:rsidRDefault="005C2FDB" w:rsidP="00555636">
      <w:pPr>
        <w:pStyle w:val="ListParagraph"/>
        <w:numPr>
          <w:ilvl w:val="0"/>
          <w:numId w:val="6"/>
        </w:numPr>
      </w:pPr>
      <w:bookmarkStart w:id="2" w:name="_Ref173924428"/>
      <w:r>
        <w:t>R4-240</w:t>
      </w:r>
      <w:r w:rsidR="00720862">
        <w:t>8951, Topic summary for [111][140] RRM_Spec_Improvement, RAN4 #111, May 2024</w:t>
      </w:r>
      <w:bookmarkEnd w:id="2"/>
    </w:p>
    <w:p w14:paraId="3FB0452B" w14:textId="77777777" w:rsidR="00B33C53" w:rsidRDefault="00BD5BC9" w:rsidP="00555636">
      <w:pPr>
        <w:pStyle w:val="ListParagraph"/>
        <w:numPr>
          <w:ilvl w:val="0"/>
          <w:numId w:val="6"/>
        </w:numPr>
      </w:pPr>
      <w:bookmarkStart w:id="3" w:name="_Ref173924185"/>
      <w:r>
        <w:t>R4-</w:t>
      </w:r>
      <w:r w:rsidR="00C75A3D">
        <w:t>2410715, WF on [111][140] RRM_Spec_Improvement, RAN4</w:t>
      </w:r>
      <w:r w:rsidR="00EA1034">
        <w:t xml:space="preserve"> #111, May 2024</w:t>
      </w:r>
      <w:bookmarkEnd w:id="3"/>
    </w:p>
    <w:p w14:paraId="624E4A0A" w14:textId="7D8BC388" w:rsidR="00416D5A" w:rsidRDefault="00363126" w:rsidP="00555636">
      <w:pPr>
        <w:pStyle w:val="ListParagraph"/>
        <w:numPr>
          <w:ilvl w:val="0"/>
          <w:numId w:val="14"/>
        </w:numPr>
      </w:pPr>
      <w:r>
        <w:t xml:space="preserve">TS 38.133, </w:t>
      </w:r>
      <w:bookmarkStart w:id="4" w:name="_Ref173182637"/>
      <w:r w:rsidR="00F63CFD">
        <w:t>TS 38.133, Requirements for support of radio resource management, v18.6.0, June 2024</w:t>
      </w:r>
      <w:bookmarkEnd w:id="4"/>
    </w:p>
    <w:p w14:paraId="2A418302" w14:textId="5B335AFE" w:rsidR="00190E27" w:rsidRDefault="00190E27" w:rsidP="00555636">
      <w:pPr>
        <w:pStyle w:val="ListParagraph"/>
        <w:numPr>
          <w:ilvl w:val="0"/>
          <w:numId w:val="6"/>
        </w:numPr>
      </w:pPr>
      <w:r>
        <w:t>R4-2405674, On RRM specification improvement</w:t>
      </w:r>
      <w:r w:rsidR="004D6578">
        <w:t>s, Qualcomm RAN4 #110bis, April 2024</w:t>
      </w:r>
    </w:p>
    <w:p w14:paraId="556ACB9B" w14:textId="274CAB88" w:rsidR="00BD5BC9" w:rsidRPr="00B56FFA" w:rsidRDefault="00603F88" w:rsidP="00555636">
      <w:pPr>
        <w:pStyle w:val="ListParagraph"/>
        <w:numPr>
          <w:ilvl w:val="0"/>
          <w:numId w:val="6"/>
        </w:numPr>
      </w:pPr>
      <w:bookmarkStart w:id="5" w:name="_Ref173938139"/>
      <w:r>
        <w:t xml:space="preserve">R4-2407976, On Rel-19 RRM specification improvements, </w:t>
      </w:r>
      <w:r w:rsidR="005A2762">
        <w:t xml:space="preserve">Qualcomm, </w:t>
      </w:r>
      <w:r>
        <w:t>RAN4 #111, May 2024</w:t>
      </w:r>
      <w:bookmarkEnd w:id="5"/>
      <w:r w:rsidR="00C75A3D">
        <w:t xml:space="preserve">  </w:t>
      </w:r>
    </w:p>
    <w:sectPr w:rsidR="00BD5BC9" w:rsidRPr="00B56FFA"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7DE7E0" w14:textId="77777777" w:rsidR="00564861" w:rsidRDefault="00564861">
      <w:r>
        <w:separator/>
      </w:r>
    </w:p>
  </w:endnote>
  <w:endnote w:type="continuationSeparator" w:id="0">
    <w:p w14:paraId="3A790D56" w14:textId="77777777" w:rsidR="00564861" w:rsidRDefault="00564861">
      <w:r>
        <w:continuationSeparator/>
      </w:r>
    </w:p>
  </w:endnote>
  <w:endnote w:type="continuationNotice" w:id="1">
    <w:p w14:paraId="41E200DE" w14:textId="77777777" w:rsidR="00564861" w:rsidRDefault="005648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4ECF48" w14:textId="77777777" w:rsidR="00564861" w:rsidRDefault="00564861">
      <w:r>
        <w:separator/>
      </w:r>
    </w:p>
  </w:footnote>
  <w:footnote w:type="continuationSeparator" w:id="0">
    <w:p w14:paraId="22D62B1A" w14:textId="77777777" w:rsidR="00564861" w:rsidRDefault="00564861">
      <w:r>
        <w:continuationSeparator/>
      </w:r>
    </w:p>
  </w:footnote>
  <w:footnote w:type="continuationNotice" w:id="1">
    <w:p w14:paraId="73F0476E" w14:textId="77777777" w:rsidR="00564861" w:rsidRDefault="005648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AD2B6A"/>
    <w:multiLevelType w:val="multilevel"/>
    <w:tmpl w:val="146A7CD8"/>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8316FBF"/>
    <w:multiLevelType w:val="hybridMultilevel"/>
    <w:tmpl w:val="65641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3459A5"/>
    <w:multiLevelType w:val="multilevel"/>
    <w:tmpl w:val="CED0810A"/>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D1D4249"/>
    <w:multiLevelType w:val="multilevel"/>
    <w:tmpl w:val="6DBEB4A0"/>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0FB003AB"/>
    <w:multiLevelType w:val="multilevel"/>
    <w:tmpl w:val="9E4EBC5E"/>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1075071C"/>
    <w:multiLevelType w:val="multilevel"/>
    <w:tmpl w:val="5646297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1966B05"/>
    <w:multiLevelType w:val="multilevel"/>
    <w:tmpl w:val="4CBAFA60"/>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15DB194B"/>
    <w:multiLevelType w:val="multilevel"/>
    <w:tmpl w:val="707238F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2424201C"/>
    <w:multiLevelType w:val="multilevel"/>
    <w:tmpl w:val="A15007D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278D7B6C"/>
    <w:multiLevelType w:val="hybridMultilevel"/>
    <w:tmpl w:val="7674C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0F78B5"/>
    <w:multiLevelType w:val="hybridMultilevel"/>
    <w:tmpl w:val="002AC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54EEC"/>
    <w:multiLevelType w:val="hybridMultilevel"/>
    <w:tmpl w:val="D35ACF9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8C55D6"/>
    <w:multiLevelType w:val="multilevel"/>
    <w:tmpl w:val="ACD8892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4630971"/>
    <w:multiLevelType w:val="multilevel"/>
    <w:tmpl w:val="9E4EBC5E"/>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85A01F7"/>
    <w:multiLevelType w:val="multilevel"/>
    <w:tmpl w:val="C44E909C"/>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630B6"/>
    <w:multiLevelType w:val="multilevel"/>
    <w:tmpl w:val="D74C1276"/>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41A46742"/>
    <w:multiLevelType w:val="multilevel"/>
    <w:tmpl w:val="2322143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4350068C"/>
    <w:multiLevelType w:val="multilevel"/>
    <w:tmpl w:val="A96AC286"/>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4A560FD1"/>
    <w:multiLevelType w:val="multilevel"/>
    <w:tmpl w:val="ECB0D3D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4D394D86"/>
    <w:multiLevelType w:val="multilevel"/>
    <w:tmpl w:val="C198668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57897670"/>
    <w:multiLevelType w:val="multilevel"/>
    <w:tmpl w:val="2F52C50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58B73482"/>
    <w:multiLevelType w:val="multilevel"/>
    <w:tmpl w:val="58B73482"/>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7" w15:restartNumberingAfterBreak="0">
    <w:nsid w:val="5E6101BE"/>
    <w:multiLevelType w:val="multilevel"/>
    <w:tmpl w:val="5646297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D156D5"/>
    <w:multiLevelType w:val="multilevel"/>
    <w:tmpl w:val="3326804A"/>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684B654F"/>
    <w:multiLevelType w:val="multilevel"/>
    <w:tmpl w:val="C1986682"/>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68B663FC"/>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5B56E9"/>
    <w:multiLevelType w:val="multilevel"/>
    <w:tmpl w:val="73841DCC"/>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5"/>
      <w:numFmt w:val="decimal"/>
      <w:lvlText w:val="%5&gt;"/>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FA5C5E"/>
    <w:multiLevelType w:val="hybridMultilevel"/>
    <w:tmpl w:val="88664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6A0B23"/>
    <w:multiLevelType w:val="multilevel"/>
    <w:tmpl w:val="16F0640E"/>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6" w15:restartNumberingAfterBreak="0">
    <w:nsid w:val="7EF41FD2"/>
    <w:multiLevelType w:val="multilevel"/>
    <w:tmpl w:val="ACD88924"/>
    <w:lvl w:ilvl="0">
      <w:start w:val="1"/>
      <w:numFmt w:val="decimal"/>
      <w:lvlText w:val="%1&gt;"/>
      <w:lvlJc w:val="left"/>
      <w:pPr>
        <w:ind w:left="360" w:hanging="360"/>
      </w:pPr>
      <w:rPr>
        <w:rFonts w:hint="default"/>
      </w:rPr>
    </w:lvl>
    <w:lvl w:ilvl="1">
      <w:start w:val="2"/>
      <w:numFmt w:val="decimal"/>
      <w:lvlText w:val="%2&gt;"/>
      <w:lvlJc w:val="left"/>
      <w:pPr>
        <w:ind w:left="720" w:hanging="360"/>
      </w:pPr>
      <w:rPr>
        <w:rFonts w:hint="default"/>
      </w:rPr>
    </w:lvl>
    <w:lvl w:ilvl="2">
      <w:start w:val="3"/>
      <w:numFmt w:val="decimal"/>
      <w:lvlText w:val="%3&gt;"/>
      <w:lvlJc w:val="left"/>
      <w:pPr>
        <w:ind w:left="1080" w:hanging="360"/>
      </w:pPr>
      <w:rPr>
        <w:rFonts w:hint="default"/>
      </w:rPr>
    </w:lvl>
    <w:lvl w:ilvl="3">
      <w:start w:val="4"/>
      <w:numFmt w:val="decimal"/>
      <w:lvlText w:val="%4&gt;"/>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16cid:durableId="1665813595">
    <w:abstractNumId w:val="14"/>
  </w:num>
  <w:num w:numId="2" w16cid:durableId="870923146">
    <w:abstractNumId w:val="4"/>
  </w:num>
  <w:num w:numId="3" w16cid:durableId="785389733">
    <w:abstractNumId w:val="18"/>
  </w:num>
  <w:num w:numId="4" w16cid:durableId="1072851090">
    <w:abstractNumId w:val="31"/>
  </w:num>
  <w:num w:numId="5" w16cid:durableId="1366056817">
    <w:abstractNumId w:val="33"/>
  </w:num>
  <w:num w:numId="6" w16cid:durableId="734623989">
    <w:abstractNumId w:val="13"/>
  </w:num>
  <w:num w:numId="7" w16cid:durableId="469641248">
    <w:abstractNumId w:val="2"/>
  </w:num>
  <w:num w:numId="8" w16cid:durableId="423456794">
    <w:abstractNumId w:val="29"/>
  </w:num>
  <w:num w:numId="9" w16cid:durableId="539437769">
    <w:abstractNumId w:val="12"/>
  </w:num>
  <w:num w:numId="10" w16cid:durableId="1023359252">
    <w:abstractNumId w:val="34"/>
  </w:num>
  <w:num w:numId="11" w16cid:durableId="1443182939">
    <w:abstractNumId w:val="11"/>
  </w:num>
  <w:num w:numId="12" w16cid:durableId="68623409">
    <w:abstractNumId w:val="26"/>
  </w:num>
  <w:num w:numId="13" w16cid:durableId="936138830">
    <w:abstractNumId w:val="28"/>
  </w:num>
  <w:num w:numId="14" w16cid:durableId="339699112">
    <w:abstractNumId w:val="19"/>
  </w:num>
  <w:num w:numId="15" w16cid:durableId="1668047393">
    <w:abstractNumId w:val="24"/>
  </w:num>
  <w:num w:numId="16" w16cid:durableId="1791238730">
    <w:abstractNumId w:val="3"/>
  </w:num>
  <w:num w:numId="17" w16cid:durableId="1394356220">
    <w:abstractNumId w:val="22"/>
  </w:num>
  <w:num w:numId="18" w16cid:durableId="703991608">
    <w:abstractNumId w:val="15"/>
  </w:num>
  <w:num w:numId="19" w16cid:durableId="755519374">
    <w:abstractNumId w:val="5"/>
  </w:num>
  <w:num w:numId="20" w16cid:durableId="1734349941">
    <w:abstractNumId w:val="6"/>
  </w:num>
  <w:num w:numId="21" w16cid:durableId="79835091">
    <w:abstractNumId w:val="27"/>
  </w:num>
  <w:num w:numId="22" w16cid:durableId="1960647207">
    <w:abstractNumId w:val="35"/>
  </w:num>
  <w:num w:numId="23" w16cid:durableId="1715232838">
    <w:abstractNumId w:val="23"/>
  </w:num>
  <w:num w:numId="24" w16cid:durableId="290936820">
    <w:abstractNumId w:val="9"/>
  </w:num>
  <w:num w:numId="25" w16cid:durableId="1129517823">
    <w:abstractNumId w:val="1"/>
  </w:num>
  <w:num w:numId="26" w16cid:durableId="208805546">
    <w:abstractNumId w:val="21"/>
  </w:num>
  <w:num w:numId="27" w16cid:durableId="576018124">
    <w:abstractNumId w:val="17"/>
  </w:num>
  <w:num w:numId="28" w16cid:durableId="1878931805">
    <w:abstractNumId w:val="8"/>
  </w:num>
  <w:num w:numId="29" w16cid:durableId="287664956">
    <w:abstractNumId w:val="10"/>
  </w:num>
  <w:num w:numId="30" w16cid:durableId="1587617327">
    <w:abstractNumId w:val="16"/>
  </w:num>
  <w:num w:numId="31" w16cid:durableId="1770810083">
    <w:abstractNumId w:val="7"/>
  </w:num>
  <w:num w:numId="32" w16cid:durableId="2034183647">
    <w:abstractNumId w:val="20"/>
  </w:num>
  <w:num w:numId="33" w16cid:durableId="2065904170">
    <w:abstractNumId w:val="25"/>
  </w:num>
  <w:num w:numId="34" w16cid:durableId="1782534207">
    <w:abstractNumId w:val="32"/>
  </w:num>
  <w:num w:numId="35" w16cid:durableId="2107458151">
    <w:abstractNumId w:val="36"/>
  </w:num>
  <w:num w:numId="36" w16cid:durableId="371030189">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AF6"/>
    <w:rsid w:val="00001B02"/>
    <w:rsid w:val="00001D89"/>
    <w:rsid w:val="00001F79"/>
    <w:rsid w:val="00001FC3"/>
    <w:rsid w:val="00002375"/>
    <w:rsid w:val="000024E7"/>
    <w:rsid w:val="000024FE"/>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218"/>
    <w:rsid w:val="000062D2"/>
    <w:rsid w:val="000062DA"/>
    <w:rsid w:val="000063BC"/>
    <w:rsid w:val="000065CC"/>
    <w:rsid w:val="000066A3"/>
    <w:rsid w:val="000066F3"/>
    <w:rsid w:val="00006780"/>
    <w:rsid w:val="0000680D"/>
    <w:rsid w:val="00006C7A"/>
    <w:rsid w:val="00007495"/>
    <w:rsid w:val="00007548"/>
    <w:rsid w:val="0000773C"/>
    <w:rsid w:val="0000792C"/>
    <w:rsid w:val="00007A88"/>
    <w:rsid w:val="00007B4B"/>
    <w:rsid w:val="00007D2E"/>
    <w:rsid w:val="00010061"/>
    <w:rsid w:val="000101EF"/>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6BF"/>
    <w:rsid w:val="000117D8"/>
    <w:rsid w:val="000118D1"/>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32"/>
    <w:rsid w:val="000137BA"/>
    <w:rsid w:val="000137DD"/>
    <w:rsid w:val="0001398C"/>
    <w:rsid w:val="00013B63"/>
    <w:rsid w:val="00013BDD"/>
    <w:rsid w:val="00013F56"/>
    <w:rsid w:val="00013F64"/>
    <w:rsid w:val="000141F0"/>
    <w:rsid w:val="000145D2"/>
    <w:rsid w:val="00014631"/>
    <w:rsid w:val="00014C1E"/>
    <w:rsid w:val="00014E0E"/>
    <w:rsid w:val="00015180"/>
    <w:rsid w:val="000159C4"/>
    <w:rsid w:val="00015A7E"/>
    <w:rsid w:val="00015ABC"/>
    <w:rsid w:val="00015BCB"/>
    <w:rsid w:val="00015BE7"/>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20"/>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35D"/>
    <w:rsid w:val="00021911"/>
    <w:rsid w:val="00021C67"/>
    <w:rsid w:val="00021D2A"/>
    <w:rsid w:val="00021DEC"/>
    <w:rsid w:val="00021EAD"/>
    <w:rsid w:val="00022063"/>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8C4"/>
    <w:rsid w:val="00023998"/>
    <w:rsid w:val="00023BB0"/>
    <w:rsid w:val="00023C29"/>
    <w:rsid w:val="00023C6F"/>
    <w:rsid w:val="00023C71"/>
    <w:rsid w:val="00023E59"/>
    <w:rsid w:val="000240FD"/>
    <w:rsid w:val="0002429A"/>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562"/>
    <w:rsid w:val="000276E7"/>
    <w:rsid w:val="00027913"/>
    <w:rsid w:val="00027B5C"/>
    <w:rsid w:val="00027D56"/>
    <w:rsid w:val="00027EE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41"/>
    <w:rsid w:val="00033CA9"/>
    <w:rsid w:val="00033EA9"/>
    <w:rsid w:val="00034562"/>
    <w:rsid w:val="00034882"/>
    <w:rsid w:val="00034899"/>
    <w:rsid w:val="000349B7"/>
    <w:rsid w:val="00034A5F"/>
    <w:rsid w:val="00034A9C"/>
    <w:rsid w:val="00034BD5"/>
    <w:rsid w:val="00034C82"/>
    <w:rsid w:val="00034D30"/>
    <w:rsid w:val="00034D56"/>
    <w:rsid w:val="00035175"/>
    <w:rsid w:val="000352CF"/>
    <w:rsid w:val="0003540B"/>
    <w:rsid w:val="00035574"/>
    <w:rsid w:val="0003578B"/>
    <w:rsid w:val="0003579F"/>
    <w:rsid w:val="00035963"/>
    <w:rsid w:val="00035A4E"/>
    <w:rsid w:val="00035E08"/>
    <w:rsid w:val="00036114"/>
    <w:rsid w:val="00036199"/>
    <w:rsid w:val="0003623F"/>
    <w:rsid w:val="000363C2"/>
    <w:rsid w:val="00036419"/>
    <w:rsid w:val="00036585"/>
    <w:rsid w:val="000365A2"/>
    <w:rsid w:val="0003679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77"/>
    <w:rsid w:val="00040A96"/>
    <w:rsid w:val="00040AAD"/>
    <w:rsid w:val="00040C15"/>
    <w:rsid w:val="00040CEF"/>
    <w:rsid w:val="00040CFE"/>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2"/>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81D"/>
    <w:rsid w:val="00045A15"/>
    <w:rsid w:val="00045A54"/>
    <w:rsid w:val="0004608E"/>
    <w:rsid w:val="000464FE"/>
    <w:rsid w:val="0004688F"/>
    <w:rsid w:val="00046A66"/>
    <w:rsid w:val="00046AA8"/>
    <w:rsid w:val="00046AB2"/>
    <w:rsid w:val="00046B5E"/>
    <w:rsid w:val="00046C8F"/>
    <w:rsid w:val="00046CD6"/>
    <w:rsid w:val="00046CE4"/>
    <w:rsid w:val="00046E6F"/>
    <w:rsid w:val="00046ED1"/>
    <w:rsid w:val="00046F9A"/>
    <w:rsid w:val="00047033"/>
    <w:rsid w:val="00047161"/>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1CE2"/>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A59"/>
    <w:rsid w:val="00061BDC"/>
    <w:rsid w:val="00061D2A"/>
    <w:rsid w:val="00061D31"/>
    <w:rsid w:val="00061DC4"/>
    <w:rsid w:val="000620AB"/>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F57"/>
    <w:rsid w:val="0006405D"/>
    <w:rsid w:val="0006415F"/>
    <w:rsid w:val="0006420A"/>
    <w:rsid w:val="000643BD"/>
    <w:rsid w:val="000644E4"/>
    <w:rsid w:val="000646C9"/>
    <w:rsid w:val="000646FC"/>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24F"/>
    <w:rsid w:val="00066670"/>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2188"/>
    <w:rsid w:val="00072195"/>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5ED"/>
    <w:rsid w:val="0007661E"/>
    <w:rsid w:val="0007676D"/>
    <w:rsid w:val="000767DA"/>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383"/>
    <w:rsid w:val="0008140D"/>
    <w:rsid w:val="000819FC"/>
    <w:rsid w:val="00081B61"/>
    <w:rsid w:val="00081B84"/>
    <w:rsid w:val="00081E39"/>
    <w:rsid w:val="000826F1"/>
    <w:rsid w:val="000826FF"/>
    <w:rsid w:val="00082768"/>
    <w:rsid w:val="000829C6"/>
    <w:rsid w:val="00082A49"/>
    <w:rsid w:val="00082C90"/>
    <w:rsid w:val="00082E6E"/>
    <w:rsid w:val="00082F86"/>
    <w:rsid w:val="00083207"/>
    <w:rsid w:val="00083236"/>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216D"/>
    <w:rsid w:val="000921D0"/>
    <w:rsid w:val="000921E3"/>
    <w:rsid w:val="000922DC"/>
    <w:rsid w:val="000923C5"/>
    <w:rsid w:val="000926C0"/>
    <w:rsid w:val="00092987"/>
    <w:rsid w:val="00092A3D"/>
    <w:rsid w:val="00092BB5"/>
    <w:rsid w:val="00092F03"/>
    <w:rsid w:val="00093145"/>
    <w:rsid w:val="000931C3"/>
    <w:rsid w:val="00093287"/>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45"/>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3C50"/>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C88"/>
    <w:rsid w:val="000A7FBA"/>
    <w:rsid w:val="000A7FC2"/>
    <w:rsid w:val="000B014E"/>
    <w:rsid w:val="000B028D"/>
    <w:rsid w:val="000B0292"/>
    <w:rsid w:val="000B02C2"/>
    <w:rsid w:val="000B0354"/>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84D"/>
    <w:rsid w:val="000B6A8D"/>
    <w:rsid w:val="000B6B8B"/>
    <w:rsid w:val="000B6BDF"/>
    <w:rsid w:val="000B6F56"/>
    <w:rsid w:val="000B6F72"/>
    <w:rsid w:val="000B70B2"/>
    <w:rsid w:val="000B71B6"/>
    <w:rsid w:val="000B720F"/>
    <w:rsid w:val="000B740F"/>
    <w:rsid w:val="000B7424"/>
    <w:rsid w:val="000B748E"/>
    <w:rsid w:val="000B74A8"/>
    <w:rsid w:val="000B757F"/>
    <w:rsid w:val="000B7859"/>
    <w:rsid w:val="000B78D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86F"/>
    <w:rsid w:val="000C292E"/>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C50"/>
    <w:rsid w:val="000C4C76"/>
    <w:rsid w:val="000C4CDB"/>
    <w:rsid w:val="000C4FB3"/>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C26"/>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441"/>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D18"/>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35A"/>
    <w:rsid w:val="000E262C"/>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A6E"/>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E40"/>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9AB"/>
    <w:rsid w:val="000F4A84"/>
    <w:rsid w:val="000F4AC1"/>
    <w:rsid w:val="000F4CAF"/>
    <w:rsid w:val="000F4D2F"/>
    <w:rsid w:val="000F4E96"/>
    <w:rsid w:val="000F4F44"/>
    <w:rsid w:val="000F4FA3"/>
    <w:rsid w:val="000F4FD0"/>
    <w:rsid w:val="000F52C0"/>
    <w:rsid w:val="000F5340"/>
    <w:rsid w:val="000F53CB"/>
    <w:rsid w:val="000F5540"/>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B6D"/>
    <w:rsid w:val="00102CF1"/>
    <w:rsid w:val="00102D45"/>
    <w:rsid w:val="00102E56"/>
    <w:rsid w:val="001030A7"/>
    <w:rsid w:val="00103276"/>
    <w:rsid w:val="0010342A"/>
    <w:rsid w:val="00103446"/>
    <w:rsid w:val="00103464"/>
    <w:rsid w:val="00103465"/>
    <w:rsid w:val="00103658"/>
    <w:rsid w:val="0010366C"/>
    <w:rsid w:val="0010389A"/>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4C"/>
    <w:rsid w:val="00111EED"/>
    <w:rsid w:val="001122D5"/>
    <w:rsid w:val="0011230B"/>
    <w:rsid w:val="00112652"/>
    <w:rsid w:val="001126E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6F91"/>
    <w:rsid w:val="001174D9"/>
    <w:rsid w:val="001175EF"/>
    <w:rsid w:val="00117677"/>
    <w:rsid w:val="00117957"/>
    <w:rsid w:val="001179B9"/>
    <w:rsid w:val="001179DC"/>
    <w:rsid w:val="00117BD2"/>
    <w:rsid w:val="00117C78"/>
    <w:rsid w:val="00117FDB"/>
    <w:rsid w:val="001200C2"/>
    <w:rsid w:val="001201A2"/>
    <w:rsid w:val="001201EA"/>
    <w:rsid w:val="001203DB"/>
    <w:rsid w:val="0012079F"/>
    <w:rsid w:val="001207F3"/>
    <w:rsid w:val="00120BC8"/>
    <w:rsid w:val="00120C0C"/>
    <w:rsid w:val="00120C13"/>
    <w:rsid w:val="00120C25"/>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8B7"/>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AE4"/>
    <w:rsid w:val="00127D50"/>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938"/>
    <w:rsid w:val="00140AB3"/>
    <w:rsid w:val="00140B68"/>
    <w:rsid w:val="00140DF2"/>
    <w:rsid w:val="00140E5E"/>
    <w:rsid w:val="00140F7A"/>
    <w:rsid w:val="001410AA"/>
    <w:rsid w:val="001410F1"/>
    <w:rsid w:val="00141114"/>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CC"/>
    <w:rsid w:val="001428DC"/>
    <w:rsid w:val="00142B21"/>
    <w:rsid w:val="00142E42"/>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AD"/>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199"/>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1D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137"/>
    <w:rsid w:val="001652DD"/>
    <w:rsid w:val="00165448"/>
    <w:rsid w:val="00165532"/>
    <w:rsid w:val="00165698"/>
    <w:rsid w:val="001657B9"/>
    <w:rsid w:val="00165851"/>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5E8"/>
    <w:rsid w:val="0016764C"/>
    <w:rsid w:val="00167A7B"/>
    <w:rsid w:val="00167BBE"/>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11B9"/>
    <w:rsid w:val="00171551"/>
    <w:rsid w:val="001715A5"/>
    <w:rsid w:val="00171661"/>
    <w:rsid w:val="00171687"/>
    <w:rsid w:val="00171ADD"/>
    <w:rsid w:val="00171B5E"/>
    <w:rsid w:val="00171BC2"/>
    <w:rsid w:val="00171C9E"/>
    <w:rsid w:val="00171D7E"/>
    <w:rsid w:val="00171DA2"/>
    <w:rsid w:val="00171F14"/>
    <w:rsid w:val="00171F31"/>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FF"/>
    <w:rsid w:val="00176414"/>
    <w:rsid w:val="00176606"/>
    <w:rsid w:val="00176651"/>
    <w:rsid w:val="00176884"/>
    <w:rsid w:val="00176B1C"/>
    <w:rsid w:val="00176B32"/>
    <w:rsid w:val="00176B94"/>
    <w:rsid w:val="00176BDB"/>
    <w:rsid w:val="00176DCB"/>
    <w:rsid w:val="00176ECA"/>
    <w:rsid w:val="00176FAC"/>
    <w:rsid w:val="00176FD9"/>
    <w:rsid w:val="0017714C"/>
    <w:rsid w:val="0017722E"/>
    <w:rsid w:val="001772CB"/>
    <w:rsid w:val="00177482"/>
    <w:rsid w:val="001775B0"/>
    <w:rsid w:val="0017770C"/>
    <w:rsid w:val="00177711"/>
    <w:rsid w:val="00177950"/>
    <w:rsid w:val="00177A0D"/>
    <w:rsid w:val="00177AC2"/>
    <w:rsid w:val="00177BAC"/>
    <w:rsid w:val="00177BCA"/>
    <w:rsid w:val="00177DFF"/>
    <w:rsid w:val="00177EBD"/>
    <w:rsid w:val="00180021"/>
    <w:rsid w:val="00180041"/>
    <w:rsid w:val="001800E6"/>
    <w:rsid w:val="0018016C"/>
    <w:rsid w:val="001806A9"/>
    <w:rsid w:val="00180860"/>
    <w:rsid w:val="00180A66"/>
    <w:rsid w:val="00180B9D"/>
    <w:rsid w:val="00180CBE"/>
    <w:rsid w:val="00180D96"/>
    <w:rsid w:val="00180DBD"/>
    <w:rsid w:val="00180E60"/>
    <w:rsid w:val="00180E85"/>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BB7"/>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395"/>
    <w:rsid w:val="001863E3"/>
    <w:rsid w:val="0018695F"/>
    <w:rsid w:val="001869B6"/>
    <w:rsid w:val="00186B4D"/>
    <w:rsid w:val="00186EFA"/>
    <w:rsid w:val="001871B0"/>
    <w:rsid w:val="001872FE"/>
    <w:rsid w:val="00187305"/>
    <w:rsid w:val="00187629"/>
    <w:rsid w:val="0018767B"/>
    <w:rsid w:val="0018773D"/>
    <w:rsid w:val="00187C5E"/>
    <w:rsid w:val="0019002A"/>
    <w:rsid w:val="00190364"/>
    <w:rsid w:val="00190792"/>
    <w:rsid w:val="001908C5"/>
    <w:rsid w:val="00190927"/>
    <w:rsid w:val="00190BD5"/>
    <w:rsid w:val="00190C05"/>
    <w:rsid w:val="00190C5A"/>
    <w:rsid w:val="00190D28"/>
    <w:rsid w:val="00190E27"/>
    <w:rsid w:val="00190FC3"/>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87A"/>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611"/>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0FE9"/>
    <w:rsid w:val="001A1337"/>
    <w:rsid w:val="001A150E"/>
    <w:rsid w:val="001A15F9"/>
    <w:rsid w:val="001A1602"/>
    <w:rsid w:val="001A1760"/>
    <w:rsid w:val="001A1936"/>
    <w:rsid w:val="001A1CC6"/>
    <w:rsid w:val="001A1F22"/>
    <w:rsid w:val="001A2254"/>
    <w:rsid w:val="001A225C"/>
    <w:rsid w:val="001A22A7"/>
    <w:rsid w:val="001A240B"/>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8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6AF"/>
    <w:rsid w:val="001B0AB7"/>
    <w:rsid w:val="001B0BF8"/>
    <w:rsid w:val="001B0E78"/>
    <w:rsid w:val="001B0EB8"/>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2CA"/>
    <w:rsid w:val="001B4371"/>
    <w:rsid w:val="001B43F1"/>
    <w:rsid w:val="001B4452"/>
    <w:rsid w:val="001B44FD"/>
    <w:rsid w:val="001B47A3"/>
    <w:rsid w:val="001B4E03"/>
    <w:rsid w:val="001B4F67"/>
    <w:rsid w:val="001B5067"/>
    <w:rsid w:val="001B510D"/>
    <w:rsid w:val="001B5207"/>
    <w:rsid w:val="001B5332"/>
    <w:rsid w:val="001B538A"/>
    <w:rsid w:val="001B54E9"/>
    <w:rsid w:val="001B55DE"/>
    <w:rsid w:val="001B58F4"/>
    <w:rsid w:val="001B5D14"/>
    <w:rsid w:val="001B5DDF"/>
    <w:rsid w:val="001B61EA"/>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7EC"/>
    <w:rsid w:val="001C39E9"/>
    <w:rsid w:val="001C3ACC"/>
    <w:rsid w:val="001C3CA5"/>
    <w:rsid w:val="001C3D59"/>
    <w:rsid w:val="001C3DC6"/>
    <w:rsid w:val="001C3E02"/>
    <w:rsid w:val="001C3E10"/>
    <w:rsid w:val="001C3FC6"/>
    <w:rsid w:val="001C44D7"/>
    <w:rsid w:val="001C4640"/>
    <w:rsid w:val="001C475C"/>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F12"/>
    <w:rsid w:val="001C7378"/>
    <w:rsid w:val="001C73D3"/>
    <w:rsid w:val="001C760E"/>
    <w:rsid w:val="001C7736"/>
    <w:rsid w:val="001C78F7"/>
    <w:rsid w:val="001C7AA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EC5"/>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B16"/>
    <w:rsid w:val="001E1D3C"/>
    <w:rsid w:val="001E1DDA"/>
    <w:rsid w:val="001E1E42"/>
    <w:rsid w:val="001E1F63"/>
    <w:rsid w:val="001E206B"/>
    <w:rsid w:val="001E20B2"/>
    <w:rsid w:val="001E220A"/>
    <w:rsid w:val="001E2235"/>
    <w:rsid w:val="001E23EA"/>
    <w:rsid w:val="001E251E"/>
    <w:rsid w:val="001E266E"/>
    <w:rsid w:val="001E29CD"/>
    <w:rsid w:val="001E2AE6"/>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251"/>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45E"/>
    <w:rsid w:val="001F0546"/>
    <w:rsid w:val="001F05EB"/>
    <w:rsid w:val="001F0B08"/>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C0F"/>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D11"/>
    <w:rsid w:val="001F6E45"/>
    <w:rsid w:val="001F6EE9"/>
    <w:rsid w:val="001F6F96"/>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2FD3"/>
    <w:rsid w:val="00203069"/>
    <w:rsid w:val="00203159"/>
    <w:rsid w:val="0020358B"/>
    <w:rsid w:val="00203668"/>
    <w:rsid w:val="002036D4"/>
    <w:rsid w:val="00203835"/>
    <w:rsid w:val="0020388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37F"/>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0"/>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743"/>
    <w:rsid w:val="0022290C"/>
    <w:rsid w:val="00222964"/>
    <w:rsid w:val="00222A09"/>
    <w:rsid w:val="00222AB8"/>
    <w:rsid w:val="00222B25"/>
    <w:rsid w:val="00222FE7"/>
    <w:rsid w:val="002231AD"/>
    <w:rsid w:val="00223353"/>
    <w:rsid w:val="002234BE"/>
    <w:rsid w:val="00223590"/>
    <w:rsid w:val="002235DF"/>
    <w:rsid w:val="00223833"/>
    <w:rsid w:val="002239CC"/>
    <w:rsid w:val="00223ACD"/>
    <w:rsid w:val="00224226"/>
    <w:rsid w:val="002242AC"/>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5E3"/>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789"/>
    <w:rsid w:val="002358AB"/>
    <w:rsid w:val="00235F14"/>
    <w:rsid w:val="00236106"/>
    <w:rsid w:val="00236426"/>
    <w:rsid w:val="00236561"/>
    <w:rsid w:val="00236731"/>
    <w:rsid w:val="00236773"/>
    <w:rsid w:val="00236AF5"/>
    <w:rsid w:val="00236DD4"/>
    <w:rsid w:val="00236EC5"/>
    <w:rsid w:val="00236F71"/>
    <w:rsid w:val="00236F88"/>
    <w:rsid w:val="002373FC"/>
    <w:rsid w:val="002375A6"/>
    <w:rsid w:val="0023781D"/>
    <w:rsid w:val="00237C6F"/>
    <w:rsid w:val="00237D22"/>
    <w:rsid w:val="00237D2B"/>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0E6"/>
    <w:rsid w:val="00241597"/>
    <w:rsid w:val="00241BC7"/>
    <w:rsid w:val="00241C7B"/>
    <w:rsid w:val="00241D3F"/>
    <w:rsid w:val="00241D6D"/>
    <w:rsid w:val="00241E2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2F"/>
    <w:rsid w:val="0024334B"/>
    <w:rsid w:val="002435D5"/>
    <w:rsid w:val="0024363F"/>
    <w:rsid w:val="0024391B"/>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0DB6"/>
    <w:rsid w:val="00251117"/>
    <w:rsid w:val="002512A9"/>
    <w:rsid w:val="002515AF"/>
    <w:rsid w:val="002515EA"/>
    <w:rsid w:val="0025169E"/>
    <w:rsid w:val="00251723"/>
    <w:rsid w:val="00251728"/>
    <w:rsid w:val="00251760"/>
    <w:rsid w:val="002517F7"/>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DC"/>
    <w:rsid w:val="00254AE8"/>
    <w:rsid w:val="00254B04"/>
    <w:rsid w:val="00254C03"/>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DEF"/>
    <w:rsid w:val="00260FAD"/>
    <w:rsid w:val="00261207"/>
    <w:rsid w:val="0026178A"/>
    <w:rsid w:val="002617F6"/>
    <w:rsid w:val="00261D05"/>
    <w:rsid w:val="00261DC1"/>
    <w:rsid w:val="00261DD9"/>
    <w:rsid w:val="00261F28"/>
    <w:rsid w:val="00262083"/>
    <w:rsid w:val="00262354"/>
    <w:rsid w:val="002623AC"/>
    <w:rsid w:val="00262979"/>
    <w:rsid w:val="00262B9F"/>
    <w:rsid w:val="00262CB8"/>
    <w:rsid w:val="00262F2B"/>
    <w:rsid w:val="00262F8E"/>
    <w:rsid w:val="00263038"/>
    <w:rsid w:val="00263166"/>
    <w:rsid w:val="002631A9"/>
    <w:rsid w:val="002631DC"/>
    <w:rsid w:val="00263221"/>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90"/>
    <w:rsid w:val="002654D9"/>
    <w:rsid w:val="002655DE"/>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61C"/>
    <w:rsid w:val="00267791"/>
    <w:rsid w:val="00267AAF"/>
    <w:rsid w:val="00267E42"/>
    <w:rsid w:val="00267F04"/>
    <w:rsid w:val="0027027E"/>
    <w:rsid w:val="0027053E"/>
    <w:rsid w:val="002706CC"/>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3B"/>
    <w:rsid w:val="00273E66"/>
    <w:rsid w:val="00274014"/>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08"/>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77F09"/>
    <w:rsid w:val="002801E2"/>
    <w:rsid w:val="00280362"/>
    <w:rsid w:val="00280364"/>
    <w:rsid w:val="0028038B"/>
    <w:rsid w:val="002804AE"/>
    <w:rsid w:val="002805F5"/>
    <w:rsid w:val="00280612"/>
    <w:rsid w:val="0028073A"/>
    <w:rsid w:val="00280960"/>
    <w:rsid w:val="00280B83"/>
    <w:rsid w:val="00280E31"/>
    <w:rsid w:val="00281222"/>
    <w:rsid w:val="00281453"/>
    <w:rsid w:val="00281480"/>
    <w:rsid w:val="00281537"/>
    <w:rsid w:val="002815B9"/>
    <w:rsid w:val="0028164E"/>
    <w:rsid w:val="0028168F"/>
    <w:rsid w:val="002817BD"/>
    <w:rsid w:val="002817F3"/>
    <w:rsid w:val="00281DF1"/>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733"/>
    <w:rsid w:val="00284B96"/>
    <w:rsid w:val="00284C7A"/>
    <w:rsid w:val="00284E7F"/>
    <w:rsid w:val="00284E89"/>
    <w:rsid w:val="0028520D"/>
    <w:rsid w:val="00285365"/>
    <w:rsid w:val="002853BC"/>
    <w:rsid w:val="0028550D"/>
    <w:rsid w:val="00285520"/>
    <w:rsid w:val="00285894"/>
    <w:rsid w:val="00285CE5"/>
    <w:rsid w:val="00285D0D"/>
    <w:rsid w:val="00285E28"/>
    <w:rsid w:val="002860A1"/>
    <w:rsid w:val="00286240"/>
    <w:rsid w:val="0028639F"/>
    <w:rsid w:val="002863A8"/>
    <w:rsid w:val="00286631"/>
    <w:rsid w:val="00286930"/>
    <w:rsid w:val="00286AA0"/>
    <w:rsid w:val="00286CC3"/>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B2F"/>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3F4D"/>
    <w:rsid w:val="002941DB"/>
    <w:rsid w:val="00294266"/>
    <w:rsid w:val="00294273"/>
    <w:rsid w:val="002944B3"/>
    <w:rsid w:val="002944CA"/>
    <w:rsid w:val="00294504"/>
    <w:rsid w:val="002946A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1B"/>
    <w:rsid w:val="002977A0"/>
    <w:rsid w:val="002978EC"/>
    <w:rsid w:val="00297E6E"/>
    <w:rsid w:val="00297EA9"/>
    <w:rsid w:val="00297F46"/>
    <w:rsid w:val="002A025C"/>
    <w:rsid w:val="002A0331"/>
    <w:rsid w:val="002A047F"/>
    <w:rsid w:val="002A0581"/>
    <w:rsid w:val="002A0588"/>
    <w:rsid w:val="002A05EF"/>
    <w:rsid w:val="002A064F"/>
    <w:rsid w:val="002A0724"/>
    <w:rsid w:val="002A0B8A"/>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A72"/>
    <w:rsid w:val="002A5BF4"/>
    <w:rsid w:val="002A5BFE"/>
    <w:rsid w:val="002A5EF5"/>
    <w:rsid w:val="002A5FC1"/>
    <w:rsid w:val="002A601D"/>
    <w:rsid w:val="002A619D"/>
    <w:rsid w:val="002A61D7"/>
    <w:rsid w:val="002A647A"/>
    <w:rsid w:val="002A6567"/>
    <w:rsid w:val="002A660E"/>
    <w:rsid w:val="002A67E2"/>
    <w:rsid w:val="002A6EF8"/>
    <w:rsid w:val="002A7180"/>
    <w:rsid w:val="002A732C"/>
    <w:rsid w:val="002A73B0"/>
    <w:rsid w:val="002A7431"/>
    <w:rsid w:val="002A7446"/>
    <w:rsid w:val="002A7757"/>
    <w:rsid w:val="002A7A6A"/>
    <w:rsid w:val="002A7AB4"/>
    <w:rsid w:val="002A7C20"/>
    <w:rsid w:val="002A7CE9"/>
    <w:rsid w:val="002A7E7D"/>
    <w:rsid w:val="002B0193"/>
    <w:rsid w:val="002B046E"/>
    <w:rsid w:val="002B050F"/>
    <w:rsid w:val="002B053A"/>
    <w:rsid w:val="002B07BF"/>
    <w:rsid w:val="002B0805"/>
    <w:rsid w:val="002B0960"/>
    <w:rsid w:val="002B0A18"/>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DFD"/>
    <w:rsid w:val="002B3F57"/>
    <w:rsid w:val="002B3FC2"/>
    <w:rsid w:val="002B445A"/>
    <w:rsid w:val="002B453B"/>
    <w:rsid w:val="002B482A"/>
    <w:rsid w:val="002B484A"/>
    <w:rsid w:val="002B4924"/>
    <w:rsid w:val="002B4C39"/>
    <w:rsid w:val="002B4CCD"/>
    <w:rsid w:val="002B4CD6"/>
    <w:rsid w:val="002B4E8C"/>
    <w:rsid w:val="002B50A1"/>
    <w:rsid w:val="002B5320"/>
    <w:rsid w:val="002B54A6"/>
    <w:rsid w:val="002B5574"/>
    <w:rsid w:val="002B582D"/>
    <w:rsid w:val="002B5879"/>
    <w:rsid w:val="002B59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30B"/>
    <w:rsid w:val="002C237B"/>
    <w:rsid w:val="002C24D8"/>
    <w:rsid w:val="002C2AE9"/>
    <w:rsid w:val="002C2B29"/>
    <w:rsid w:val="002C2BF0"/>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1A"/>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2FC5"/>
    <w:rsid w:val="002D3022"/>
    <w:rsid w:val="002D34CE"/>
    <w:rsid w:val="002D3577"/>
    <w:rsid w:val="002D3664"/>
    <w:rsid w:val="002D36E3"/>
    <w:rsid w:val="002D378C"/>
    <w:rsid w:val="002D38B7"/>
    <w:rsid w:val="002D3968"/>
    <w:rsid w:val="002D39DB"/>
    <w:rsid w:val="002D3B95"/>
    <w:rsid w:val="002D3D37"/>
    <w:rsid w:val="002D408F"/>
    <w:rsid w:val="002D41FB"/>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31E"/>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2DDC"/>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505E"/>
    <w:rsid w:val="002E50FB"/>
    <w:rsid w:val="002E5214"/>
    <w:rsid w:val="002E52AE"/>
    <w:rsid w:val="002E5338"/>
    <w:rsid w:val="002E55D7"/>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1BD1"/>
    <w:rsid w:val="002F2295"/>
    <w:rsid w:val="002F28F2"/>
    <w:rsid w:val="002F292E"/>
    <w:rsid w:val="002F2AE0"/>
    <w:rsid w:val="002F2BCF"/>
    <w:rsid w:val="002F2CA7"/>
    <w:rsid w:val="002F3122"/>
    <w:rsid w:val="002F3199"/>
    <w:rsid w:val="002F31C4"/>
    <w:rsid w:val="002F322F"/>
    <w:rsid w:val="002F3283"/>
    <w:rsid w:val="002F33D2"/>
    <w:rsid w:val="002F3476"/>
    <w:rsid w:val="002F34E0"/>
    <w:rsid w:val="002F3B62"/>
    <w:rsid w:val="002F3F16"/>
    <w:rsid w:val="002F4134"/>
    <w:rsid w:val="002F413F"/>
    <w:rsid w:val="002F4357"/>
    <w:rsid w:val="002F446A"/>
    <w:rsid w:val="002F44AD"/>
    <w:rsid w:val="002F44CC"/>
    <w:rsid w:val="002F45D3"/>
    <w:rsid w:val="002F4934"/>
    <w:rsid w:val="002F49E8"/>
    <w:rsid w:val="002F4A52"/>
    <w:rsid w:val="002F4C37"/>
    <w:rsid w:val="002F4CF5"/>
    <w:rsid w:val="002F4E98"/>
    <w:rsid w:val="002F4FC5"/>
    <w:rsid w:val="002F530C"/>
    <w:rsid w:val="002F5312"/>
    <w:rsid w:val="002F5422"/>
    <w:rsid w:val="002F5634"/>
    <w:rsid w:val="002F566C"/>
    <w:rsid w:val="002F5680"/>
    <w:rsid w:val="002F56D9"/>
    <w:rsid w:val="002F5809"/>
    <w:rsid w:val="002F581E"/>
    <w:rsid w:val="002F5874"/>
    <w:rsid w:val="002F5881"/>
    <w:rsid w:val="002F58D6"/>
    <w:rsid w:val="002F5A7F"/>
    <w:rsid w:val="002F5B12"/>
    <w:rsid w:val="002F5D83"/>
    <w:rsid w:val="002F5FDA"/>
    <w:rsid w:val="002F6120"/>
    <w:rsid w:val="002F63ED"/>
    <w:rsid w:val="002F6795"/>
    <w:rsid w:val="002F6AC6"/>
    <w:rsid w:val="002F6BDA"/>
    <w:rsid w:val="002F6C18"/>
    <w:rsid w:val="002F70C0"/>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E22"/>
    <w:rsid w:val="00300E5F"/>
    <w:rsid w:val="00300EBD"/>
    <w:rsid w:val="00300ECE"/>
    <w:rsid w:val="00300F72"/>
    <w:rsid w:val="003011C0"/>
    <w:rsid w:val="0030129E"/>
    <w:rsid w:val="0030155B"/>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2E"/>
    <w:rsid w:val="00307CAB"/>
    <w:rsid w:val="00307DD3"/>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56"/>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4B5"/>
    <w:rsid w:val="003228E9"/>
    <w:rsid w:val="00322AFC"/>
    <w:rsid w:val="00322BC3"/>
    <w:rsid w:val="00322C2B"/>
    <w:rsid w:val="00322E3B"/>
    <w:rsid w:val="00322E72"/>
    <w:rsid w:val="003232E3"/>
    <w:rsid w:val="003232F7"/>
    <w:rsid w:val="003238BA"/>
    <w:rsid w:val="00323A46"/>
    <w:rsid w:val="00323A76"/>
    <w:rsid w:val="00323C8A"/>
    <w:rsid w:val="00323FAD"/>
    <w:rsid w:val="00323FCB"/>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0E15"/>
    <w:rsid w:val="0033107D"/>
    <w:rsid w:val="003315F8"/>
    <w:rsid w:val="00331A93"/>
    <w:rsid w:val="00331B82"/>
    <w:rsid w:val="00331DC1"/>
    <w:rsid w:val="00331EC2"/>
    <w:rsid w:val="00331F7C"/>
    <w:rsid w:val="00332123"/>
    <w:rsid w:val="003321C3"/>
    <w:rsid w:val="00332407"/>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D5"/>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65"/>
    <w:rsid w:val="00335A8E"/>
    <w:rsid w:val="00335C4B"/>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4F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25F"/>
    <w:rsid w:val="0035041A"/>
    <w:rsid w:val="003505AD"/>
    <w:rsid w:val="00350631"/>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61"/>
    <w:rsid w:val="003532D2"/>
    <w:rsid w:val="00353466"/>
    <w:rsid w:val="003536C6"/>
    <w:rsid w:val="00353811"/>
    <w:rsid w:val="00353984"/>
    <w:rsid w:val="003539B2"/>
    <w:rsid w:val="00353A5A"/>
    <w:rsid w:val="00353CF9"/>
    <w:rsid w:val="00353FF3"/>
    <w:rsid w:val="003540D0"/>
    <w:rsid w:val="0035414B"/>
    <w:rsid w:val="003541AA"/>
    <w:rsid w:val="0035427D"/>
    <w:rsid w:val="003546FA"/>
    <w:rsid w:val="00354971"/>
    <w:rsid w:val="00354B19"/>
    <w:rsid w:val="00354C17"/>
    <w:rsid w:val="00354C7F"/>
    <w:rsid w:val="00354E1C"/>
    <w:rsid w:val="00354FE6"/>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ED5"/>
    <w:rsid w:val="00363126"/>
    <w:rsid w:val="00363270"/>
    <w:rsid w:val="00363302"/>
    <w:rsid w:val="00363334"/>
    <w:rsid w:val="00363433"/>
    <w:rsid w:val="003635B6"/>
    <w:rsid w:val="003636E2"/>
    <w:rsid w:val="00363C65"/>
    <w:rsid w:val="00363EA3"/>
    <w:rsid w:val="00363F3E"/>
    <w:rsid w:val="00363FC9"/>
    <w:rsid w:val="00363FF7"/>
    <w:rsid w:val="003640E0"/>
    <w:rsid w:val="00364131"/>
    <w:rsid w:val="00364261"/>
    <w:rsid w:val="003643AA"/>
    <w:rsid w:val="003645FD"/>
    <w:rsid w:val="003647F7"/>
    <w:rsid w:val="0036484F"/>
    <w:rsid w:val="00364DA3"/>
    <w:rsid w:val="00364E8C"/>
    <w:rsid w:val="0036500F"/>
    <w:rsid w:val="00365023"/>
    <w:rsid w:val="0036512E"/>
    <w:rsid w:val="00365137"/>
    <w:rsid w:val="003653D9"/>
    <w:rsid w:val="00365476"/>
    <w:rsid w:val="00365644"/>
    <w:rsid w:val="003658CA"/>
    <w:rsid w:val="0036590C"/>
    <w:rsid w:val="00365C23"/>
    <w:rsid w:val="00365DB8"/>
    <w:rsid w:val="00366499"/>
    <w:rsid w:val="003665C5"/>
    <w:rsid w:val="00366B3A"/>
    <w:rsid w:val="00366C5F"/>
    <w:rsid w:val="00366F02"/>
    <w:rsid w:val="00367520"/>
    <w:rsid w:val="003675A9"/>
    <w:rsid w:val="003677B2"/>
    <w:rsid w:val="003678B6"/>
    <w:rsid w:val="00367BC3"/>
    <w:rsid w:val="00367E0B"/>
    <w:rsid w:val="00370025"/>
    <w:rsid w:val="00370285"/>
    <w:rsid w:val="00370483"/>
    <w:rsid w:val="003704AF"/>
    <w:rsid w:val="003704EE"/>
    <w:rsid w:val="00370880"/>
    <w:rsid w:val="00370C86"/>
    <w:rsid w:val="00370D9F"/>
    <w:rsid w:val="00370EFD"/>
    <w:rsid w:val="00370F82"/>
    <w:rsid w:val="00370F88"/>
    <w:rsid w:val="00371130"/>
    <w:rsid w:val="00371137"/>
    <w:rsid w:val="00371298"/>
    <w:rsid w:val="00371528"/>
    <w:rsid w:val="003719D4"/>
    <w:rsid w:val="003719F5"/>
    <w:rsid w:val="00371B8D"/>
    <w:rsid w:val="00371C1C"/>
    <w:rsid w:val="00371C90"/>
    <w:rsid w:val="00371DB7"/>
    <w:rsid w:val="00372019"/>
    <w:rsid w:val="00372029"/>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372"/>
    <w:rsid w:val="003735BC"/>
    <w:rsid w:val="003738B8"/>
    <w:rsid w:val="00373B07"/>
    <w:rsid w:val="00373B3C"/>
    <w:rsid w:val="00373E10"/>
    <w:rsid w:val="00373EF9"/>
    <w:rsid w:val="00373F2C"/>
    <w:rsid w:val="0037406C"/>
    <w:rsid w:val="003741D2"/>
    <w:rsid w:val="00374305"/>
    <w:rsid w:val="003744CB"/>
    <w:rsid w:val="0037450B"/>
    <w:rsid w:val="00374804"/>
    <w:rsid w:val="003748F9"/>
    <w:rsid w:val="00374C61"/>
    <w:rsid w:val="00374C80"/>
    <w:rsid w:val="00374F06"/>
    <w:rsid w:val="003750AE"/>
    <w:rsid w:val="003751F1"/>
    <w:rsid w:val="00375222"/>
    <w:rsid w:val="0037532D"/>
    <w:rsid w:val="0037583A"/>
    <w:rsid w:val="00375AF7"/>
    <w:rsid w:val="00375FFC"/>
    <w:rsid w:val="00376234"/>
    <w:rsid w:val="003764FA"/>
    <w:rsid w:val="00376507"/>
    <w:rsid w:val="00376618"/>
    <w:rsid w:val="00376819"/>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687"/>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65E"/>
    <w:rsid w:val="00385866"/>
    <w:rsid w:val="00385A70"/>
    <w:rsid w:val="00385BD7"/>
    <w:rsid w:val="00385DED"/>
    <w:rsid w:val="003861EC"/>
    <w:rsid w:val="00386688"/>
    <w:rsid w:val="003866E1"/>
    <w:rsid w:val="003869EF"/>
    <w:rsid w:val="00386A15"/>
    <w:rsid w:val="00386B5C"/>
    <w:rsid w:val="00386B71"/>
    <w:rsid w:val="0038702D"/>
    <w:rsid w:val="003870BC"/>
    <w:rsid w:val="0038717E"/>
    <w:rsid w:val="003872C9"/>
    <w:rsid w:val="0038732E"/>
    <w:rsid w:val="003873C1"/>
    <w:rsid w:val="00387456"/>
    <w:rsid w:val="003875A7"/>
    <w:rsid w:val="003875C5"/>
    <w:rsid w:val="00387675"/>
    <w:rsid w:val="00387771"/>
    <w:rsid w:val="0038780F"/>
    <w:rsid w:val="00387866"/>
    <w:rsid w:val="00387B2B"/>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0FCA"/>
    <w:rsid w:val="003A1009"/>
    <w:rsid w:val="003A1135"/>
    <w:rsid w:val="003A11E3"/>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CAE"/>
    <w:rsid w:val="003A2D39"/>
    <w:rsid w:val="003A2FB5"/>
    <w:rsid w:val="003A2FE7"/>
    <w:rsid w:val="003A31E3"/>
    <w:rsid w:val="003A349E"/>
    <w:rsid w:val="003A38AC"/>
    <w:rsid w:val="003A38BC"/>
    <w:rsid w:val="003A3AEE"/>
    <w:rsid w:val="003A3E37"/>
    <w:rsid w:val="003A4208"/>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1AD"/>
    <w:rsid w:val="003B62E3"/>
    <w:rsid w:val="003B6784"/>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668"/>
    <w:rsid w:val="003C07D7"/>
    <w:rsid w:val="003C08AF"/>
    <w:rsid w:val="003C092B"/>
    <w:rsid w:val="003C0985"/>
    <w:rsid w:val="003C0EEF"/>
    <w:rsid w:val="003C106B"/>
    <w:rsid w:val="003C10B8"/>
    <w:rsid w:val="003C1C5F"/>
    <w:rsid w:val="003C1DB5"/>
    <w:rsid w:val="003C1DD7"/>
    <w:rsid w:val="003C1F50"/>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130"/>
    <w:rsid w:val="003C56DA"/>
    <w:rsid w:val="003C5719"/>
    <w:rsid w:val="003C5722"/>
    <w:rsid w:val="003C5739"/>
    <w:rsid w:val="003C589B"/>
    <w:rsid w:val="003C5ED9"/>
    <w:rsid w:val="003C6166"/>
    <w:rsid w:val="003C6265"/>
    <w:rsid w:val="003C64CD"/>
    <w:rsid w:val="003C6580"/>
    <w:rsid w:val="003C680F"/>
    <w:rsid w:val="003C6C01"/>
    <w:rsid w:val="003C6C4E"/>
    <w:rsid w:val="003C6CCB"/>
    <w:rsid w:val="003C6DA9"/>
    <w:rsid w:val="003C7855"/>
    <w:rsid w:val="003C7926"/>
    <w:rsid w:val="003C7B0D"/>
    <w:rsid w:val="003D0240"/>
    <w:rsid w:val="003D0276"/>
    <w:rsid w:val="003D0303"/>
    <w:rsid w:val="003D04E3"/>
    <w:rsid w:val="003D0582"/>
    <w:rsid w:val="003D05A2"/>
    <w:rsid w:val="003D06A7"/>
    <w:rsid w:val="003D0868"/>
    <w:rsid w:val="003D09DA"/>
    <w:rsid w:val="003D0AF2"/>
    <w:rsid w:val="003D0D75"/>
    <w:rsid w:val="003D106A"/>
    <w:rsid w:val="003D12F5"/>
    <w:rsid w:val="003D140B"/>
    <w:rsid w:val="003D144C"/>
    <w:rsid w:val="003D15EE"/>
    <w:rsid w:val="003D1F11"/>
    <w:rsid w:val="003D21E0"/>
    <w:rsid w:val="003D22AC"/>
    <w:rsid w:val="003D2339"/>
    <w:rsid w:val="003D251B"/>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D40"/>
    <w:rsid w:val="003D5E77"/>
    <w:rsid w:val="003D5E7F"/>
    <w:rsid w:val="003D5EDA"/>
    <w:rsid w:val="003D6156"/>
    <w:rsid w:val="003D63BA"/>
    <w:rsid w:val="003D672B"/>
    <w:rsid w:val="003D67FA"/>
    <w:rsid w:val="003D680E"/>
    <w:rsid w:val="003D6814"/>
    <w:rsid w:val="003D6948"/>
    <w:rsid w:val="003D69CF"/>
    <w:rsid w:val="003D69ED"/>
    <w:rsid w:val="003D6B43"/>
    <w:rsid w:val="003D6C26"/>
    <w:rsid w:val="003D6D20"/>
    <w:rsid w:val="003D6E76"/>
    <w:rsid w:val="003D70AF"/>
    <w:rsid w:val="003D72D8"/>
    <w:rsid w:val="003D740C"/>
    <w:rsid w:val="003D7855"/>
    <w:rsid w:val="003D7887"/>
    <w:rsid w:val="003D790B"/>
    <w:rsid w:val="003D79E8"/>
    <w:rsid w:val="003D7A17"/>
    <w:rsid w:val="003D7DA6"/>
    <w:rsid w:val="003D7EB9"/>
    <w:rsid w:val="003E010D"/>
    <w:rsid w:val="003E0504"/>
    <w:rsid w:val="003E05B0"/>
    <w:rsid w:val="003E089F"/>
    <w:rsid w:val="003E093F"/>
    <w:rsid w:val="003E0974"/>
    <w:rsid w:val="003E0A19"/>
    <w:rsid w:val="003E0ADB"/>
    <w:rsid w:val="003E0CE4"/>
    <w:rsid w:val="003E0D48"/>
    <w:rsid w:val="003E1537"/>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3"/>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194"/>
    <w:rsid w:val="003E4398"/>
    <w:rsid w:val="003E43D4"/>
    <w:rsid w:val="003E445F"/>
    <w:rsid w:val="003E44DC"/>
    <w:rsid w:val="003E45BB"/>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6F2"/>
    <w:rsid w:val="003F4933"/>
    <w:rsid w:val="003F4977"/>
    <w:rsid w:val="003F4A21"/>
    <w:rsid w:val="003F4A43"/>
    <w:rsid w:val="003F4BE1"/>
    <w:rsid w:val="003F4E1C"/>
    <w:rsid w:val="003F503F"/>
    <w:rsid w:val="003F52C2"/>
    <w:rsid w:val="003F5358"/>
    <w:rsid w:val="003F536B"/>
    <w:rsid w:val="003F544B"/>
    <w:rsid w:val="003F545C"/>
    <w:rsid w:val="003F560A"/>
    <w:rsid w:val="003F561F"/>
    <w:rsid w:val="003F582E"/>
    <w:rsid w:val="003F586D"/>
    <w:rsid w:val="003F58AC"/>
    <w:rsid w:val="003F5CCF"/>
    <w:rsid w:val="003F5CDF"/>
    <w:rsid w:val="003F617B"/>
    <w:rsid w:val="003F62B4"/>
    <w:rsid w:val="003F6315"/>
    <w:rsid w:val="003F637A"/>
    <w:rsid w:val="003F680A"/>
    <w:rsid w:val="003F682D"/>
    <w:rsid w:val="003F6853"/>
    <w:rsid w:val="003F6930"/>
    <w:rsid w:val="003F697D"/>
    <w:rsid w:val="003F6A1D"/>
    <w:rsid w:val="003F6A55"/>
    <w:rsid w:val="003F6DAE"/>
    <w:rsid w:val="003F6E17"/>
    <w:rsid w:val="003F7112"/>
    <w:rsid w:val="003F72F1"/>
    <w:rsid w:val="003F73A0"/>
    <w:rsid w:val="003F73D7"/>
    <w:rsid w:val="003F742D"/>
    <w:rsid w:val="003F7517"/>
    <w:rsid w:val="003F75DD"/>
    <w:rsid w:val="003F78AA"/>
    <w:rsid w:val="003F7908"/>
    <w:rsid w:val="003F7A7C"/>
    <w:rsid w:val="003F7DFF"/>
    <w:rsid w:val="003F7FCF"/>
    <w:rsid w:val="00400093"/>
    <w:rsid w:val="0040015E"/>
    <w:rsid w:val="004002AE"/>
    <w:rsid w:val="00400427"/>
    <w:rsid w:val="00400615"/>
    <w:rsid w:val="00400CE9"/>
    <w:rsid w:val="00400D86"/>
    <w:rsid w:val="00400DEA"/>
    <w:rsid w:val="00401041"/>
    <w:rsid w:val="004010EF"/>
    <w:rsid w:val="004011FF"/>
    <w:rsid w:val="004012CC"/>
    <w:rsid w:val="00401395"/>
    <w:rsid w:val="004017C6"/>
    <w:rsid w:val="0040191D"/>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07FB3"/>
    <w:rsid w:val="00410029"/>
    <w:rsid w:val="004101B0"/>
    <w:rsid w:val="0041029D"/>
    <w:rsid w:val="004102A7"/>
    <w:rsid w:val="004103C3"/>
    <w:rsid w:val="004107F6"/>
    <w:rsid w:val="00410BB2"/>
    <w:rsid w:val="00411230"/>
    <w:rsid w:val="00411485"/>
    <w:rsid w:val="004116C3"/>
    <w:rsid w:val="00411868"/>
    <w:rsid w:val="004118C9"/>
    <w:rsid w:val="00411BAF"/>
    <w:rsid w:val="00411D2B"/>
    <w:rsid w:val="00411D47"/>
    <w:rsid w:val="00411EA7"/>
    <w:rsid w:val="00411F44"/>
    <w:rsid w:val="004120BD"/>
    <w:rsid w:val="00412179"/>
    <w:rsid w:val="0041249C"/>
    <w:rsid w:val="00412614"/>
    <w:rsid w:val="00412630"/>
    <w:rsid w:val="00412697"/>
    <w:rsid w:val="004126AD"/>
    <w:rsid w:val="00412AAA"/>
    <w:rsid w:val="00412C50"/>
    <w:rsid w:val="00412FE7"/>
    <w:rsid w:val="00413151"/>
    <w:rsid w:val="00413369"/>
    <w:rsid w:val="00413573"/>
    <w:rsid w:val="00413707"/>
    <w:rsid w:val="00413AC6"/>
    <w:rsid w:val="00413B13"/>
    <w:rsid w:val="00413C4E"/>
    <w:rsid w:val="00413EE2"/>
    <w:rsid w:val="00413FF3"/>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BB7"/>
    <w:rsid w:val="00416D5A"/>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2E2A"/>
    <w:rsid w:val="004230CA"/>
    <w:rsid w:val="004232D4"/>
    <w:rsid w:val="00423326"/>
    <w:rsid w:val="004234D1"/>
    <w:rsid w:val="0042384A"/>
    <w:rsid w:val="004238FD"/>
    <w:rsid w:val="00423D0E"/>
    <w:rsid w:val="00424049"/>
    <w:rsid w:val="00424293"/>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286"/>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2B"/>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4E1"/>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E54"/>
    <w:rsid w:val="0045039C"/>
    <w:rsid w:val="004504D2"/>
    <w:rsid w:val="00450539"/>
    <w:rsid w:val="00450778"/>
    <w:rsid w:val="00450997"/>
    <w:rsid w:val="00450C64"/>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894"/>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CE9"/>
    <w:rsid w:val="00460D4A"/>
    <w:rsid w:val="0046101E"/>
    <w:rsid w:val="004610FB"/>
    <w:rsid w:val="0046110A"/>
    <w:rsid w:val="004612C8"/>
    <w:rsid w:val="0046136B"/>
    <w:rsid w:val="004614A1"/>
    <w:rsid w:val="0046164D"/>
    <w:rsid w:val="004616E5"/>
    <w:rsid w:val="004616FF"/>
    <w:rsid w:val="0046170D"/>
    <w:rsid w:val="0046194F"/>
    <w:rsid w:val="00461BF7"/>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2B"/>
    <w:rsid w:val="00464BD1"/>
    <w:rsid w:val="00464EDA"/>
    <w:rsid w:val="00464EE0"/>
    <w:rsid w:val="00464FE5"/>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4FA"/>
    <w:rsid w:val="0047253B"/>
    <w:rsid w:val="00472684"/>
    <w:rsid w:val="00472709"/>
    <w:rsid w:val="00472ACB"/>
    <w:rsid w:val="00472BF8"/>
    <w:rsid w:val="00472D93"/>
    <w:rsid w:val="004730A6"/>
    <w:rsid w:val="00473481"/>
    <w:rsid w:val="00473546"/>
    <w:rsid w:val="004735E8"/>
    <w:rsid w:val="00473631"/>
    <w:rsid w:val="004736A3"/>
    <w:rsid w:val="004737D3"/>
    <w:rsid w:val="00473800"/>
    <w:rsid w:val="00473C0E"/>
    <w:rsid w:val="00473CEE"/>
    <w:rsid w:val="00473EE6"/>
    <w:rsid w:val="00473F5F"/>
    <w:rsid w:val="00473F9F"/>
    <w:rsid w:val="0047410D"/>
    <w:rsid w:val="0047413B"/>
    <w:rsid w:val="004741DC"/>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D13"/>
    <w:rsid w:val="00475E50"/>
    <w:rsid w:val="00475E54"/>
    <w:rsid w:val="00475F90"/>
    <w:rsid w:val="004760AF"/>
    <w:rsid w:val="004761B0"/>
    <w:rsid w:val="004762D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6EC5"/>
    <w:rsid w:val="004772E8"/>
    <w:rsid w:val="004774C5"/>
    <w:rsid w:val="004774EA"/>
    <w:rsid w:val="004775ED"/>
    <w:rsid w:val="00477745"/>
    <w:rsid w:val="004778C0"/>
    <w:rsid w:val="00477B60"/>
    <w:rsid w:val="00480247"/>
    <w:rsid w:val="0048025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9E9"/>
    <w:rsid w:val="00483A76"/>
    <w:rsid w:val="00483BB6"/>
    <w:rsid w:val="00483D11"/>
    <w:rsid w:val="00483D20"/>
    <w:rsid w:val="0048406D"/>
    <w:rsid w:val="004848CE"/>
    <w:rsid w:val="00484943"/>
    <w:rsid w:val="00484A23"/>
    <w:rsid w:val="00484C46"/>
    <w:rsid w:val="00484D4E"/>
    <w:rsid w:val="00484DC1"/>
    <w:rsid w:val="00484EB1"/>
    <w:rsid w:val="00485076"/>
    <w:rsid w:val="0048518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A83"/>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9D5"/>
    <w:rsid w:val="00490ADA"/>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7B"/>
    <w:rsid w:val="00496DC2"/>
    <w:rsid w:val="00496E38"/>
    <w:rsid w:val="00496E55"/>
    <w:rsid w:val="00497106"/>
    <w:rsid w:val="00497329"/>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E00"/>
    <w:rsid w:val="004A0F61"/>
    <w:rsid w:val="004A1437"/>
    <w:rsid w:val="004A1452"/>
    <w:rsid w:val="004A158D"/>
    <w:rsid w:val="004A15F7"/>
    <w:rsid w:val="004A1600"/>
    <w:rsid w:val="004A1845"/>
    <w:rsid w:val="004A1857"/>
    <w:rsid w:val="004A1899"/>
    <w:rsid w:val="004A1AE5"/>
    <w:rsid w:val="004A1CDC"/>
    <w:rsid w:val="004A1DAA"/>
    <w:rsid w:val="004A1DAD"/>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4F4"/>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5FC2"/>
    <w:rsid w:val="004A6003"/>
    <w:rsid w:val="004A6087"/>
    <w:rsid w:val="004A6255"/>
    <w:rsid w:val="004A63C5"/>
    <w:rsid w:val="004A6416"/>
    <w:rsid w:val="004A6583"/>
    <w:rsid w:val="004A690C"/>
    <w:rsid w:val="004A6AE1"/>
    <w:rsid w:val="004A705C"/>
    <w:rsid w:val="004A7172"/>
    <w:rsid w:val="004A7276"/>
    <w:rsid w:val="004A7451"/>
    <w:rsid w:val="004A746B"/>
    <w:rsid w:val="004A7507"/>
    <w:rsid w:val="004A7577"/>
    <w:rsid w:val="004A769A"/>
    <w:rsid w:val="004A770C"/>
    <w:rsid w:val="004A7820"/>
    <w:rsid w:val="004A7884"/>
    <w:rsid w:val="004A7EE7"/>
    <w:rsid w:val="004A7FB0"/>
    <w:rsid w:val="004B0090"/>
    <w:rsid w:val="004B012A"/>
    <w:rsid w:val="004B0164"/>
    <w:rsid w:val="004B01EA"/>
    <w:rsid w:val="004B039F"/>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1EEE"/>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57"/>
    <w:rsid w:val="004B35E1"/>
    <w:rsid w:val="004B35EC"/>
    <w:rsid w:val="004B3C3F"/>
    <w:rsid w:val="004B3CCC"/>
    <w:rsid w:val="004B3DCB"/>
    <w:rsid w:val="004B3E0A"/>
    <w:rsid w:val="004B43DA"/>
    <w:rsid w:val="004B446F"/>
    <w:rsid w:val="004B45A2"/>
    <w:rsid w:val="004B46C3"/>
    <w:rsid w:val="004B4789"/>
    <w:rsid w:val="004B4A0F"/>
    <w:rsid w:val="004B4F6B"/>
    <w:rsid w:val="004B4FBC"/>
    <w:rsid w:val="004B50E0"/>
    <w:rsid w:val="004B556C"/>
    <w:rsid w:val="004B55EC"/>
    <w:rsid w:val="004B5AE3"/>
    <w:rsid w:val="004B5B2C"/>
    <w:rsid w:val="004B5C33"/>
    <w:rsid w:val="004B612D"/>
    <w:rsid w:val="004B624C"/>
    <w:rsid w:val="004B6301"/>
    <w:rsid w:val="004B645D"/>
    <w:rsid w:val="004B64EA"/>
    <w:rsid w:val="004B650B"/>
    <w:rsid w:val="004B6697"/>
    <w:rsid w:val="004B6939"/>
    <w:rsid w:val="004B69A1"/>
    <w:rsid w:val="004B6FD2"/>
    <w:rsid w:val="004B6FFB"/>
    <w:rsid w:val="004B7311"/>
    <w:rsid w:val="004B743E"/>
    <w:rsid w:val="004B75C7"/>
    <w:rsid w:val="004B761B"/>
    <w:rsid w:val="004B795F"/>
    <w:rsid w:val="004B7BA5"/>
    <w:rsid w:val="004B7C6F"/>
    <w:rsid w:val="004B7E99"/>
    <w:rsid w:val="004B7F2C"/>
    <w:rsid w:val="004C0023"/>
    <w:rsid w:val="004C0234"/>
    <w:rsid w:val="004C0346"/>
    <w:rsid w:val="004C0456"/>
    <w:rsid w:val="004C088A"/>
    <w:rsid w:val="004C09FD"/>
    <w:rsid w:val="004C0B5B"/>
    <w:rsid w:val="004C0C5C"/>
    <w:rsid w:val="004C0F98"/>
    <w:rsid w:val="004C0F99"/>
    <w:rsid w:val="004C1035"/>
    <w:rsid w:val="004C10AA"/>
    <w:rsid w:val="004C1125"/>
    <w:rsid w:val="004C12A0"/>
    <w:rsid w:val="004C130D"/>
    <w:rsid w:val="004C133A"/>
    <w:rsid w:val="004C13B9"/>
    <w:rsid w:val="004C1624"/>
    <w:rsid w:val="004C17DE"/>
    <w:rsid w:val="004C17FF"/>
    <w:rsid w:val="004C1905"/>
    <w:rsid w:val="004C19E4"/>
    <w:rsid w:val="004C1ED8"/>
    <w:rsid w:val="004C2371"/>
    <w:rsid w:val="004C245B"/>
    <w:rsid w:val="004C2475"/>
    <w:rsid w:val="004C24B4"/>
    <w:rsid w:val="004C2832"/>
    <w:rsid w:val="004C2BC0"/>
    <w:rsid w:val="004C2F01"/>
    <w:rsid w:val="004C2FE0"/>
    <w:rsid w:val="004C30D0"/>
    <w:rsid w:val="004C3157"/>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41E"/>
    <w:rsid w:val="004C566C"/>
    <w:rsid w:val="004C58E9"/>
    <w:rsid w:val="004C5A41"/>
    <w:rsid w:val="004C5B40"/>
    <w:rsid w:val="004C5C4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99C"/>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462"/>
    <w:rsid w:val="004D2474"/>
    <w:rsid w:val="004D27C4"/>
    <w:rsid w:val="004D2855"/>
    <w:rsid w:val="004D2870"/>
    <w:rsid w:val="004D2C9A"/>
    <w:rsid w:val="004D2E57"/>
    <w:rsid w:val="004D30AD"/>
    <w:rsid w:val="004D30D0"/>
    <w:rsid w:val="004D3100"/>
    <w:rsid w:val="004D3201"/>
    <w:rsid w:val="004D3232"/>
    <w:rsid w:val="004D3251"/>
    <w:rsid w:val="004D3403"/>
    <w:rsid w:val="004D37E1"/>
    <w:rsid w:val="004D39CA"/>
    <w:rsid w:val="004D3BA6"/>
    <w:rsid w:val="004D3BF4"/>
    <w:rsid w:val="004D4048"/>
    <w:rsid w:val="004D40D5"/>
    <w:rsid w:val="004D466C"/>
    <w:rsid w:val="004D46F0"/>
    <w:rsid w:val="004D4764"/>
    <w:rsid w:val="004D481E"/>
    <w:rsid w:val="004D48E3"/>
    <w:rsid w:val="004D4968"/>
    <w:rsid w:val="004D4A8A"/>
    <w:rsid w:val="004D4ABF"/>
    <w:rsid w:val="004D4BBB"/>
    <w:rsid w:val="004D4CB6"/>
    <w:rsid w:val="004D4F8B"/>
    <w:rsid w:val="004D50CC"/>
    <w:rsid w:val="004D5107"/>
    <w:rsid w:val="004D5411"/>
    <w:rsid w:val="004D5662"/>
    <w:rsid w:val="004D5728"/>
    <w:rsid w:val="004D58D1"/>
    <w:rsid w:val="004D59D0"/>
    <w:rsid w:val="004D5C98"/>
    <w:rsid w:val="004D5F02"/>
    <w:rsid w:val="004D602D"/>
    <w:rsid w:val="004D6578"/>
    <w:rsid w:val="004D65BA"/>
    <w:rsid w:val="004D6708"/>
    <w:rsid w:val="004D6788"/>
    <w:rsid w:val="004D68C0"/>
    <w:rsid w:val="004D68E0"/>
    <w:rsid w:val="004D6B64"/>
    <w:rsid w:val="004D6C1A"/>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30C"/>
    <w:rsid w:val="004E1923"/>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75E"/>
    <w:rsid w:val="004E4976"/>
    <w:rsid w:val="004E4E89"/>
    <w:rsid w:val="004E4EF1"/>
    <w:rsid w:val="004E5045"/>
    <w:rsid w:val="004E524E"/>
    <w:rsid w:val="004E52C5"/>
    <w:rsid w:val="004E53AE"/>
    <w:rsid w:val="004E5449"/>
    <w:rsid w:val="004E54B8"/>
    <w:rsid w:val="004E5710"/>
    <w:rsid w:val="004E5788"/>
    <w:rsid w:val="004E584C"/>
    <w:rsid w:val="004E5856"/>
    <w:rsid w:val="004E58A5"/>
    <w:rsid w:val="004E5913"/>
    <w:rsid w:val="004E59D9"/>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0DE2"/>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7B7"/>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12"/>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35F"/>
    <w:rsid w:val="004F7373"/>
    <w:rsid w:val="004F73A5"/>
    <w:rsid w:val="004F760D"/>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644"/>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4D1C"/>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3A"/>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916"/>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08"/>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333"/>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DD0"/>
    <w:rsid w:val="00532E51"/>
    <w:rsid w:val="0053300A"/>
    <w:rsid w:val="0053313F"/>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6FB0"/>
    <w:rsid w:val="00537092"/>
    <w:rsid w:val="00537288"/>
    <w:rsid w:val="00537640"/>
    <w:rsid w:val="0053794A"/>
    <w:rsid w:val="00537989"/>
    <w:rsid w:val="005379AD"/>
    <w:rsid w:val="005379DD"/>
    <w:rsid w:val="00537BE9"/>
    <w:rsid w:val="00540055"/>
    <w:rsid w:val="0054006E"/>
    <w:rsid w:val="00540147"/>
    <w:rsid w:val="00540249"/>
    <w:rsid w:val="00540299"/>
    <w:rsid w:val="0054035E"/>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20"/>
    <w:rsid w:val="005478BB"/>
    <w:rsid w:val="00547CC6"/>
    <w:rsid w:val="00547D71"/>
    <w:rsid w:val="00547D9B"/>
    <w:rsid w:val="00547F14"/>
    <w:rsid w:val="00547F8D"/>
    <w:rsid w:val="005502E7"/>
    <w:rsid w:val="00550497"/>
    <w:rsid w:val="005505BA"/>
    <w:rsid w:val="0055088A"/>
    <w:rsid w:val="0055097C"/>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410A"/>
    <w:rsid w:val="0055412B"/>
    <w:rsid w:val="005542EC"/>
    <w:rsid w:val="005546A4"/>
    <w:rsid w:val="0055477D"/>
    <w:rsid w:val="005547CB"/>
    <w:rsid w:val="00554987"/>
    <w:rsid w:val="00554D8A"/>
    <w:rsid w:val="00554DF7"/>
    <w:rsid w:val="005551C7"/>
    <w:rsid w:val="005552B9"/>
    <w:rsid w:val="005554EA"/>
    <w:rsid w:val="00555520"/>
    <w:rsid w:val="00555575"/>
    <w:rsid w:val="00555636"/>
    <w:rsid w:val="00555713"/>
    <w:rsid w:val="00555772"/>
    <w:rsid w:val="00555D6F"/>
    <w:rsid w:val="00555F07"/>
    <w:rsid w:val="00556156"/>
    <w:rsid w:val="0055620D"/>
    <w:rsid w:val="005562AF"/>
    <w:rsid w:val="005562EC"/>
    <w:rsid w:val="00556680"/>
    <w:rsid w:val="005566D6"/>
    <w:rsid w:val="00556708"/>
    <w:rsid w:val="005567BF"/>
    <w:rsid w:val="005569D2"/>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10E"/>
    <w:rsid w:val="00560278"/>
    <w:rsid w:val="005603F4"/>
    <w:rsid w:val="005607B8"/>
    <w:rsid w:val="00560817"/>
    <w:rsid w:val="00560AC9"/>
    <w:rsid w:val="00560D42"/>
    <w:rsid w:val="00560DF6"/>
    <w:rsid w:val="00560F99"/>
    <w:rsid w:val="005611FF"/>
    <w:rsid w:val="00561250"/>
    <w:rsid w:val="0056134D"/>
    <w:rsid w:val="00561A95"/>
    <w:rsid w:val="00561BE7"/>
    <w:rsid w:val="00561BF6"/>
    <w:rsid w:val="00561C41"/>
    <w:rsid w:val="00561C9B"/>
    <w:rsid w:val="00561D9C"/>
    <w:rsid w:val="00561FFA"/>
    <w:rsid w:val="005621F3"/>
    <w:rsid w:val="00562485"/>
    <w:rsid w:val="0056249D"/>
    <w:rsid w:val="005624CF"/>
    <w:rsid w:val="005625AD"/>
    <w:rsid w:val="00562757"/>
    <w:rsid w:val="005627C0"/>
    <w:rsid w:val="00562BD6"/>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861"/>
    <w:rsid w:val="0056499C"/>
    <w:rsid w:val="00564A21"/>
    <w:rsid w:val="00564D9D"/>
    <w:rsid w:val="00564EB9"/>
    <w:rsid w:val="00564F55"/>
    <w:rsid w:val="00564FF8"/>
    <w:rsid w:val="005650E4"/>
    <w:rsid w:val="0056518E"/>
    <w:rsid w:val="00565586"/>
    <w:rsid w:val="005657DD"/>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1C7F"/>
    <w:rsid w:val="005720F6"/>
    <w:rsid w:val="00572170"/>
    <w:rsid w:val="0057243E"/>
    <w:rsid w:val="0057245A"/>
    <w:rsid w:val="0057247A"/>
    <w:rsid w:val="0057248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1AF"/>
    <w:rsid w:val="0058120D"/>
    <w:rsid w:val="00581486"/>
    <w:rsid w:val="00581529"/>
    <w:rsid w:val="0058155B"/>
    <w:rsid w:val="005815D2"/>
    <w:rsid w:val="005817F1"/>
    <w:rsid w:val="005818D4"/>
    <w:rsid w:val="00581981"/>
    <w:rsid w:val="005819D7"/>
    <w:rsid w:val="00581AB8"/>
    <w:rsid w:val="00581C3D"/>
    <w:rsid w:val="00581C6E"/>
    <w:rsid w:val="00581DF8"/>
    <w:rsid w:val="00581E46"/>
    <w:rsid w:val="00581F40"/>
    <w:rsid w:val="00582342"/>
    <w:rsid w:val="00582570"/>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9C6"/>
    <w:rsid w:val="00583C7A"/>
    <w:rsid w:val="00583D56"/>
    <w:rsid w:val="00583DEF"/>
    <w:rsid w:val="00583E78"/>
    <w:rsid w:val="005841EB"/>
    <w:rsid w:val="005843F1"/>
    <w:rsid w:val="00584496"/>
    <w:rsid w:val="005845C7"/>
    <w:rsid w:val="005846B7"/>
    <w:rsid w:val="005847B8"/>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4"/>
    <w:rsid w:val="0059481A"/>
    <w:rsid w:val="0059486C"/>
    <w:rsid w:val="005949A9"/>
    <w:rsid w:val="00594C83"/>
    <w:rsid w:val="00594C97"/>
    <w:rsid w:val="00594E3F"/>
    <w:rsid w:val="00594EF8"/>
    <w:rsid w:val="00594FE9"/>
    <w:rsid w:val="0059513A"/>
    <w:rsid w:val="0059514A"/>
    <w:rsid w:val="00595275"/>
    <w:rsid w:val="00595308"/>
    <w:rsid w:val="00595553"/>
    <w:rsid w:val="005955FC"/>
    <w:rsid w:val="00595777"/>
    <w:rsid w:val="00595BFF"/>
    <w:rsid w:val="00595C7B"/>
    <w:rsid w:val="00595D52"/>
    <w:rsid w:val="00595DA2"/>
    <w:rsid w:val="00595E51"/>
    <w:rsid w:val="00595E99"/>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031"/>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762"/>
    <w:rsid w:val="005A2970"/>
    <w:rsid w:val="005A2B3C"/>
    <w:rsid w:val="005A2BA7"/>
    <w:rsid w:val="005A2C2D"/>
    <w:rsid w:val="005A2DC0"/>
    <w:rsid w:val="005A2F25"/>
    <w:rsid w:val="005A317B"/>
    <w:rsid w:val="005A320D"/>
    <w:rsid w:val="005A3330"/>
    <w:rsid w:val="005A36E3"/>
    <w:rsid w:val="005A3A31"/>
    <w:rsid w:val="005A3AF6"/>
    <w:rsid w:val="005A3B4D"/>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A4C"/>
    <w:rsid w:val="005B7A5C"/>
    <w:rsid w:val="005B7C99"/>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33D"/>
    <w:rsid w:val="005C164A"/>
    <w:rsid w:val="005C16AA"/>
    <w:rsid w:val="005C1752"/>
    <w:rsid w:val="005C17C4"/>
    <w:rsid w:val="005C1897"/>
    <w:rsid w:val="005C1BF2"/>
    <w:rsid w:val="005C1E1B"/>
    <w:rsid w:val="005C1F99"/>
    <w:rsid w:val="005C2144"/>
    <w:rsid w:val="005C247C"/>
    <w:rsid w:val="005C256F"/>
    <w:rsid w:val="005C2636"/>
    <w:rsid w:val="005C2869"/>
    <w:rsid w:val="005C2BE3"/>
    <w:rsid w:val="005C2D0E"/>
    <w:rsid w:val="005C2D32"/>
    <w:rsid w:val="005C2DAD"/>
    <w:rsid w:val="005C2FDB"/>
    <w:rsid w:val="005C30DB"/>
    <w:rsid w:val="005C3118"/>
    <w:rsid w:val="005C33AD"/>
    <w:rsid w:val="005C36A2"/>
    <w:rsid w:val="005C376D"/>
    <w:rsid w:val="005C3854"/>
    <w:rsid w:val="005C3CBC"/>
    <w:rsid w:val="005C3EBA"/>
    <w:rsid w:val="005C3F2F"/>
    <w:rsid w:val="005C408F"/>
    <w:rsid w:val="005C4113"/>
    <w:rsid w:val="005C41C6"/>
    <w:rsid w:val="005C42FB"/>
    <w:rsid w:val="005C435B"/>
    <w:rsid w:val="005C468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823"/>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3C8"/>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CEB"/>
    <w:rsid w:val="005D2D08"/>
    <w:rsid w:val="005D2EE8"/>
    <w:rsid w:val="005D30C8"/>
    <w:rsid w:val="005D32CC"/>
    <w:rsid w:val="005D3534"/>
    <w:rsid w:val="005D35C2"/>
    <w:rsid w:val="005D35E1"/>
    <w:rsid w:val="005D3678"/>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933"/>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684"/>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8F7"/>
    <w:rsid w:val="005E4CCB"/>
    <w:rsid w:val="005E52C1"/>
    <w:rsid w:val="005E545D"/>
    <w:rsid w:val="005E5563"/>
    <w:rsid w:val="005E55E2"/>
    <w:rsid w:val="005E59C5"/>
    <w:rsid w:val="005E5A69"/>
    <w:rsid w:val="005E5E74"/>
    <w:rsid w:val="005E5E87"/>
    <w:rsid w:val="005E60FC"/>
    <w:rsid w:val="005E6442"/>
    <w:rsid w:val="005E66F1"/>
    <w:rsid w:val="005E670F"/>
    <w:rsid w:val="005E67A1"/>
    <w:rsid w:val="005E6963"/>
    <w:rsid w:val="005E6ABF"/>
    <w:rsid w:val="005E6AFB"/>
    <w:rsid w:val="005E6D39"/>
    <w:rsid w:val="005E6D9E"/>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DEA"/>
    <w:rsid w:val="005F3F65"/>
    <w:rsid w:val="005F3F7F"/>
    <w:rsid w:val="005F4096"/>
    <w:rsid w:val="005F40E5"/>
    <w:rsid w:val="005F419B"/>
    <w:rsid w:val="005F41E7"/>
    <w:rsid w:val="005F437B"/>
    <w:rsid w:val="005F451C"/>
    <w:rsid w:val="005F46D9"/>
    <w:rsid w:val="005F4950"/>
    <w:rsid w:val="005F4BFA"/>
    <w:rsid w:val="005F4CA6"/>
    <w:rsid w:val="005F4D16"/>
    <w:rsid w:val="005F4D97"/>
    <w:rsid w:val="005F5201"/>
    <w:rsid w:val="005F521D"/>
    <w:rsid w:val="005F523F"/>
    <w:rsid w:val="005F528C"/>
    <w:rsid w:val="005F5362"/>
    <w:rsid w:val="005F547B"/>
    <w:rsid w:val="005F556F"/>
    <w:rsid w:val="005F5AE1"/>
    <w:rsid w:val="005F5C3D"/>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76C"/>
    <w:rsid w:val="006018A2"/>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3F88"/>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A1"/>
    <w:rsid w:val="006103F0"/>
    <w:rsid w:val="0061076A"/>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D8"/>
    <w:rsid w:val="00614225"/>
    <w:rsid w:val="00614289"/>
    <w:rsid w:val="006143C8"/>
    <w:rsid w:val="006144B0"/>
    <w:rsid w:val="0061466E"/>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85"/>
    <w:rsid w:val="00616B0B"/>
    <w:rsid w:val="00616C27"/>
    <w:rsid w:val="00616E23"/>
    <w:rsid w:val="00616F90"/>
    <w:rsid w:val="00617004"/>
    <w:rsid w:val="0061717B"/>
    <w:rsid w:val="0061717F"/>
    <w:rsid w:val="006175CF"/>
    <w:rsid w:val="006175EE"/>
    <w:rsid w:val="00617826"/>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26B"/>
    <w:rsid w:val="00630333"/>
    <w:rsid w:val="0063037C"/>
    <w:rsid w:val="0063059B"/>
    <w:rsid w:val="00630818"/>
    <w:rsid w:val="00630831"/>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0D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50F"/>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198"/>
    <w:rsid w:val="00643286"/>
    <w:rsid w:val="006435A3"/>
    <w:rsid w:val="00643736"/>
    <w:rsid w:val="00643769"/>
    <w:rsid w:val="00643891"/>
    <w:rsid w:val="006438C9"/>
    <w:rsid w:val="00643DCD"/>
    <w:rsid w:val="00643F49"/>
    <w:rsid w:val="00644113"/>
    <w:rsid w:val="00644200"/>
    <w:rsid w:val="0064428B"/>
    <w:rsid w:val="00644318"/>
    <w:rsid w:val="00644511"/>
    <w:rsid w:val="0064484E"/>
    <w:rsid w:val="0064486C"/>
    <w:rsid w:val="00644907"/>
    <w:rsid w:val="00644A08"/>
    <w:rsid w:val="00644A30"/>
    <w:rsid w:val="00644A48"/>
    <w:rsid w:val="00644E60"/>
    <w:rsid w:val="00644EC4"/>
    <w:rsid w:val="00645115"/>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CB0"/>
    <w:rsid w:val="00657DA9"/>
    <w:rsid w:val="00657DD7"/>
    <w:rsid w:val="00657F67"/>
    <w:rsid w:val="00657FC9"/>
    <w:rsid w:val="0066034D"/>
    <w:rsid w:val="00660389"/>
    <w:rsid w:val="006605DC"/>
    <w:rsid w:val="00660861"/>
    <w:rsid w:val="006608B7"/>
    <w:rsid w:val="00660FC2"/>
    <w:rsid w:val="0066121C"/>
    <w:rsid w:val="00661308"/>
    <w:rsid w:val="0066146F"/>
    <w:rsid w:val="006614F3"/>
    <w:rsid w:val="00661636"/>
    <w:rsid w:val="00661685"/>
    <w:rsid w:val="00661775"/>
    <w:rsid w:val="00661C4E"/>
    <w:rsid w:val="00661CC2"/>
    <w:rsid w:val="00661D7C"/>
    <w:rsid w:val="00661DDE"/>
    <w:rsid w:val="00661E0F"/>
    <w:rsid w:val="006620FF"/>
    <w:rsid w:val="00662166"/>
    <w:rsid w:val="00662234"/>
    <w:rsid w:val="00662288"/>
    <w:rsid w:val="00662638"/>
    <w:rsid w:val="0066295D"/>
    <w:rsid w:val="00662DBE"/>
    <w:rsid w:val="00662F83"/>
    <w:rsid w:val="00662FA2"/>
    <w:rsid w:val="0066310A"/>
    <w:rsid w:val="00663318"/>
    <w:rsid w:val="006634E5"/>
    <w:rsid w:val="006635DC"/>
    <w:rsid w:val="006635E0"/>
    <w:rsid w:val="0066369A"/>
    <w:rsid w:val="00663908"/>
    <w:rsid w:val="00663A58"/>
    <w:rsid w:val="00663AFA"/>
    <w:rsid w:val="00663CB1"/>
    <w:rsid w:val="00663D7A"/>
    <w:rsid w:val="00663DAB"/>
    <w:rsid w:val="00663E15"/>
    <w:rsid w:val="00664678"/>
    <w:rsid w:val="006646F4"/>
    <w:rsid w:val="00664D05"/>
    <w:rsid w:val="00664F04"/>
    <w:rsid w:val="00665229"/>
    <w:rsid w:val="00665316"/>
    <w:rsid w:val="006654E8"/>
    <w:rsid w:val="006654F9"/>
    <w:rsid w:val="0066568F"/>
    <w:rsid w:val="006657D4"/>
    <w:rsid w:val="00665823"/>
    <w:rsid w:val="00665CCE"/>
    <w:rsid w:val="00665E63"/>
    <w:rsid w:val="00665ECD"/>
    <w:rsid w:val="00666140"/>
    <w:rsid w:val="00666152"/>
    <w:rsid w:val="006662C4"/>
    <w:rsid w:val="0066692E"/>
    <w:rsid w:val="00666DDB"/>
    <w:rsid w:val="00666E02"/>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661"/>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2BA"/>
    <w:rsid w:val="0067538E"/>
    <w:rsid w:val="006753AF"/>
    <w:rsid w:val="006754D4"/>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38"/>
    <w:rsid w:val="00681059"/>
    <w:rsid w:val="0068113A"/>
    <w:rsid w:val="006811B4"/>
    <w:rsid w:val="00681254"/>
    <w:rsid w:val="00681307"/>
    <w:rsid w:val="006819E3"/>
    <w:rsid w:val="00681CC5"/>
    <w:rsid w:val="00681F6E"/>
    <w:rsid w:val="00682085"/>
    <w:rsid w:val="006820C0"/>
    <w:rsid w:val="0068226B"/>
    <w:rsid w:val="006822FA"/>
    <w:rsid w:val="006825EC"/>
    <w:rsid w:val="006827FC"/>
    <w:rsid w:val="00682E47"/>
    <w:rsid w:val="00682ED3"/>
    <w:rsid w:val="006830A0"/>
    <w:rsid w:val="006834DB"/>
    <w:rsid w:val="00683B88"/>
    <w:rsid w:val="00683C44"/>
    <w:rsid w:val="00683D70"/>
    <w:rsid w:val="00683D7F"/>
    <w:rsid w:val="00683E9E"/>
    <w:rsid w:val="006840E4"/>
    <w:rsid w:val="00684258"/>
    <w:rsid w:val="00684555"/>
    <w:rsid w:val="0068456A"/>
    <w:rsid w:val="006845C9"/>
    <w:rsid w:val="00684AE0"/>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2DC"/>
    <w:rsid w:val="00686366"/>
    <w:rsid w:val="00686444"/>
    <w:rsid w:val="00686527"/>
    <w:rsid w:val="0068653A"/>
    <w:rsid w:val="00686918"/>
    <w:rsid w:val="00686A14"/>
    <w:rsid w:val="00686AD4"/>
    <w:rsid w:val="00686B5D"/>
    <w:rsid w:val="00686FAD"/>
    <w:rsid w:val="006870D9"/>
    <w:rsid w:val="00687215"/>
    <w:rsid w:val="0068721F"/>
    <w:rsid w:val="0068742D"/>
    <w:rsid w:val="0068767A"/>
    <w:rsid w:val="0068787B"/>
    <w:rsid w:val="006878B2"/>
    <w:rsid w:val="00687A10"/>
    <w:rsid w:val="00687B76"/>
    <w:rsid w:val="00687CD7"/>
    <w:rsid w:val="00687D4C"/>
    <w:rsid w:val="00690205"/>
    <w:rsid w:val="0069092D"/>
    <w:rsid w:val="00690D12"/>
    <w:rsid w:val="00690E62"/>
    <w:rsid w:val="00690E6F"/>
    <w:rsid w:val="00690EFD"/>
    <w:rsid w:val="00690F0E"/>
    <w:rsid w:val="006911C8"/>
    <w:rsid w:val="006914FB"/>
    <w:rsid w:val="006919C5"/>
    <w:rsid w:val="00691A8B"/>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0B1"/>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B6C"/>
    <w:rsid w:val="00695D23"/>
    <w:rsid w:val="00695D4C"/>
    <w:rsid w:val="00696244"/>
    <w:rsid w:val="00696441"/>
    <w:rsid w:val="0069677F"/>
    <w:rsid w:val="006969D6"/>
    <w:rsid w:val="00696B37"/>
    <w:rsid w:val="00696B6A"/>
    <w:rsid w:val="00696DD1"/>
    <w:rsid w:val="00696E60"/>
    <w:rsid w:val="00696FEE"/>
    <w:rsid w:val="006972EB"/>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947"/>
    <w:rsid w:val="006A2BF5"/>
    <w:rsid w:val="006A2D0E"/>
    <w:rsid w:val="006A2E66"/>
    <w:rsid w:val="006A2FFF"/>
    <w:rsid w:val="006A30E8"/>
    <w:rsid w:val="006A312C"/>
    <w:rsid w:val="006A3227"/>
    <w:rsid w:val="006A3396"/>
    <w:rsid w:val="006A39BE"/>
    <w:rsid w:val="006A39BF"/>
    <w:rsid w:val="006A3F94"/>
    <w:rsid w:val="006A40D0"/>
    <w:rsid w:val="006A410C"/>
    <w:rsid w:val="006A4113"/>
    <w:rsid w:val="006A4195"/>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5E99"/>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A2"/>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71"/>
    <w:rsid w:val="006B21E9"/>
    <w:rsid w:val="006B242D"/>
    <w:rsid w:val="006B2431"/>
    <w:rsid w:val="006B2922"/>
    <w:rsid w:val="006B29A6"/>
    <w:rsid w:val="006B3018"/>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C0"/>
    <w:rsid w:val="006B5111"/>
    <w:rsid w:val="006B609F"/>
    <w:rsid w:val="006B6346"/>
    <w:rsid w:val="006B640A"/>
    <w:rsid w:val="006B64DC"/>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CEA"/>
    <w:rsid w:val="006C6E92"/>
    <w:rsid w:val="006C6EA9"/>
    <w:rsid w:val="006C6F02"/>
    <w:rsid w:val="006C6F3C"/>
    <w:rsid w:val="006C7305"/>
    <w:rsid w:val="006C7347"/>
    <w:rsid w:val="006C74BB"/>
    <w:rsid w:val="006C7547"/>
    <w:rsid w:val="006C75C9"/>
    <w:rsid w:val="006C7CAC"/>
    <w:rsid w:val="006C7F29"/>
    <w:rsid w:val="006C7FB9"/>
    <w:rsid w:val="006D0846"/>
    <w:rsid w:val="006D0BEE"/>
    <w:rsid w:val="006D0C09"/>
    <w:rsid w:val="006D0CE0"/>
    <w:rsid w:val="006D114C"/>
    <w:rsid w:val="006D18DA"/>
    <w:rsid w:val="006D19CF"/>
    <w:rsid w:val="006D19F4"/>
    <w:rsid w:val="006D1A0B"/>
    <w:rsid w:val="006D1A1F"/>
    <w:rsid w:val="006D1A23"/>
    <w:rsid w:val="006D1A2B"/>
    <w:rsid w:val="006D1A32"/>
    <w:rsid w:val="006D1C11"/>
    <w:rsid w:val="006D1DFA"/>
    <w:rsid w:val="006D1F1A"/>
    <w:rsid w:val="006D1F86"/>
    <w:rsid w:val="006D2039"/>
    <w:rsid w:val="006D20C4"/>
    <w:rsid w:val="006D21FF"/>
    <w:rsid w:val="006D222B"/>
    <w:rsid w:val="006D2598"/>
    <w:rsid w:val="006D2AB9"/>
    <w:rsid w:val="006D2C59"/>
    <w:rsid w:val="006D2CC6"/>
    <w:rsid w:val="006D2D42"/>
    <w:rsid w:val="006D2E9B"/>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19"/>
    <w:rsid w:val="006E43DC"/>
    <w:rsid w:val="006E444B"/>
    <w:rsid w:val="006E4538"/>
    <w:rsid w:val="006E4634"/>
    <w:rsid w:val="006E4646"/>
    <w:rsid w:val="006E4821"/>
    <w:rsid w:val="006E4A41"/>
    <w:rsid w:val="006E4AC1"/>
    <w:rsid w:val="006E4DFC"/>
    <w:rsid w:val="006E4ECE"/>
    <w:rsid w:val="006E4FB4"/>
    <w:rsid w:val="006E5006"/>
    <w:rsid w:val="006E512D"/>
    <w:rsid w:val="006E5477"/>
    <w:rsid w:val="006E554E"/>
    <w:rsid w:val="006E5949"/>
    <w:rsid w:val="006E5964"/>
    <w:rsid w:val="006E5A4C"/>
    <w:rsid w:val="006E5AFE"/>
    <w:rsid w:val="006E5C0D"/>
    <w:rsid w:val="006E64BD"/>
    <w:rsid w:val="006E64F3"/>
    <w:rsid w:val="006E68D0"/>
    <w:rsid w:val="006E696A"/>
    <w:rsid w:val="006E6A00"/>
    <w:rsid w:val="006E6AD1"/>
    <w:rsid w:val="006E6C33"/>
    <w:rsid w:val="006E6F03"/>
    <w:rsid w:val="006E6FD7"/>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209"/>
    <w:rsid w:val="006F05C2"/>
    <w:rsid w:val="006F07A2"/>
    <w:rsid w:val="006F090B"/>
    <w:rsid w:val="006F0924"/>
    <w:rsid w:val="006F0B57"/>
    <w:rsid w:val="006F0C12"/>
    <w:rsid w:val="006F0D07"/>
    <w:rsid w:val="006F0D8D"/>
    <w:rsid w:val="006F0DB2"/>
    <w:rsid w:val="006F0E38"/>
    <w:rsid w:val="006F0EB1"/>
    <w:rsid w:val="006F0EB2"/>
    <w:rsid w:val="006F0F8C"/>
    <w:rsid w:val="006F1349"/>
    <w:rsid w:val="006F137F"/>
    <w:rsid w:val="006F13FA"/>
    <w:rsid w:val="006F1451"/>
    <w:rsid w:val="006F14DA"/>
    <w:rsid w:val="006F1918"/>
    <w:rsid w:val="006F1D86"/>
    <w:rsid w:val="006F1DE0"/>
    <w:rsid w:val="006F1E30"/>
    <w:rsid w:val="006F20A6"/>
    <w:rsid w:val="006F218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4B2"/>
    <w:rsid w:val="006F7727"/>
    <w:rsid w:val="006F793E"/>
    <w:rsid w:val="006F7A92"/>
    <w:rsid w:val="006F7E42"/>
    <w:rsid w:val="006F7F64"/>
    <w:rsid w:val="00700042"/>
    <w:rsid w:val="0070013F"/>
    <w:rsid w:val="0070023A"/>
    <w:rsid w:val="007002A5"/>
    <w:rsid w:val="007003AB"/>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D8A"/>
    <w:rsid w:val="00703FA9"/>
    <w:rsid w:val="007040DA"/>
    <w:rsid w:val="00704123"/>
    <w:rsid w:val="00704184"/>
    <w:rsid w:val="00704624"/>
    <w:rsid w:val="00704641"/>
    <w:rsid w:val="007047A7"/>
    <w:rsid w:val="00704965"/>
    <w:rsid w:val="00704AE5"/>
    <w:rsid w:val="00704B21"/>
    <w:rsid w:val="00704C9D"/>
    <w:rsid w:val="00704D48"/>
    <w:rsid w:val="007050A6"/>
    <w:rsid w:val="0070525B"/>
    <w:rsid w:val="0070529C"/>
    <w:rsid w:val="0070547C"/>
    <w:rsid w:val="007056B3"/>
    <w:rsid w:val="007056ED"/>
    <w:rsid w:val="007057AE"/>
    <w:rsid w:val="007057F6"/>
    <w:rsid w:val="0070589C"/>
    <w:rsid w:val="00705B1D"/>
    <w:rsid w:val="00705B56"/>
    <w:rsid w:val="00705BA0"/>
    <w:rsid w:val="00705D28"/>
    <w:rsid w:val="007062FE"/>
    <w:rsid w:val="0070632C"/>
    <w:rsid w:val="007063B6"/>
    <w:rsid w:val="007064B6"/>
    <w:rsid w:val="0070652A"/>
    <w:rsid w:val="00706AC2"/>
    <w:rsid w:val="00706B18"/>
    <w:rsid w:val="00706BED"/>
    <w:rsid w:val="00706E96"/>
    <w:rsid w:val="00707051"/>
    <w:rsid w:val="00707070"/>
    <w:rsid w:val="007072F9"/>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08"/>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1D9E"/>
    <w:rsid w:val="00712202"/>
    <w:rsid w:val="00712238"/>
    <w:rsid w:val="007122FC"/>
    <w:rsid w:val="007126EA"/>
    <w:rsid w:val="007126F0"/>
    <w:rsid w:val="007127FB"/>
    <w:rsid w:val="00712A0F"/>
    <w:rsid w:val="00712B55"/>
    <w:rsid w:val="00712F7F"/>
    <w:rsid w:val="00712FDB"/>
    <w:rsid w:val="00712FE2"/>
    <w:rsid w:val="007131B0"/>
    <w:rsid w:val="007132A7"/>
    <w:rsid w:val="007134B7"/>
    <w:rsid w:val="007135E9"/>
    <w:rsid w:val="0071371F"/>
    <w:rsid w:val="0071374D"/>
    <w:rsid w:val="00713935"/>
    <w:rsid w:val="00713972"/>
    <w:rsid w:val="00713E63"/>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862"/>
    <w:rsid w:val="0072097A"/>
    <w:rsid w:val="00720A0C"/>
    <w:rsid w:val="00720BB9"/>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511"/>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29"/>
    <w:rsid w:val="007273A4"/>
    <w:rsid w:val="007273EC"/>
    <w:rsid w:val="007279F1"/>
    <w:rsid w:val="00727DD1"/>
    <w:rsid w:val="00727E9F"/>
    <w:rsid w:val="00730281"/>
    <w:rsid w:val="007302E4"/>
    <w:rsid w:val="00730375"/>
    <w:rsid w:val="00730987"/>
    <w:rsid w:val="00730999"/>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8BE"/>
    <w:rsid w:val="0073497A"/>
    <w:rsid w:val="00734C7A"/>
    <w:rsid w:val="00734D7B"/>
    <w:rsid w:val="0073532A"/>
    <w:rsid w:val="00735436"/>
    <w:rsid w:val="0073543A"/>
    <w:rsid w:val="00735522"/>
    <w:rsid w:val="00735650"/>
    <w:rsid w:val="00735934"/>
    <w:rsid w:val="00735998"/>
    <w:rsid w:val="00735DDB"/>
    <w:rsid w:val="00735E35"/>
    <w:rsid w:val="0073637C"/>
    <w:rsid w:val="007363C4"/>
    <w:rsid w:val="00736886"/>
    <w:rsid w:val="00736B97"/>
    <w:rsid w:val="00736D7B"/>
    <w:rsid w:val="00736E1E"/>
    <w:rsid w:val="00736EED"/>
    <w:rsid w:val="0073720E"/>
    <w:rsid w:val="00737327"/>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E54"/>
    <w:rsid w:val="00743468"/>
    <w:rsid w:val="0074351A"/>
    <w:rsid w:val="007436B1"/>
    <w:rsid w:val="007436D5"/>
    <w:rsid w:val="007437AD"/>
    <w:rsid w:val="00743867"/>
    <w:rsid w:val="00743869"/>
    <w:rsid w:val="00743909"/>
    <w:rsid w:val="00743A3B"/>
    <w:rsid w:val="00743AF9"/>
    <w:rsid w:val="00744055"/>
    <w:rsid w:val="0074420E"/>
    <w:rsid w:val="0074443A"/>
    <w:rsid w:val="00744674"/>
    <w:rsid w:val="0074467A"/>
    <w:rsid w:val="0074475B"/>
    <w:rsid w:val="00744B0F"/>
    <w:rsid w:val="00744B66"/>
    <w:rsid w:val="00744B86"/>
    <w:rsid w:val="00744C0D"/>
    <w:rsid w:val="00744C25"/>
    <w:rsid w:val="00744C35"/>
    <w:rsid w:val="00744E4F"/>
    <w:rsid w:val="00744F3A"/>
    <w:rsid w:val="00745290"/>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CE0"/>
    <w:rsid w:val="00746FF8"/>
    <w:rsid w:val="007470AF"/>
    <w:rsid w:val="007471FD"/>
    <w:rsid w:val="007472AA"/>
    <w:rsid w:val="00747446"/>
    <w:rsid w:val="007475EA"/>
    <w:rsid w:val="0074794A"/>
    <w:rsid w:val="00747993"/>
    <w:rsid w:val="00747BD8"/>
    <w:rsid w:val="00747DF5"/>
    <w:rsid w:val="00747F05"/>
    <w:rsid w:val="00750206"/>
    <w:rsid w:val="0075038A"/>
    <w:rsid w:val="007503B7"/>
    <w:rsid w:val="0075053A"/>
    <w:rsid w:val="0075076E"/>
    <w:rsid w:val="007508FC"/>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A"/>
    <w:rsid w:val="00751ED5"/>
    <w:rsid w:val="00751F76"/>
    <w:rsid w:val="00752214"/>
    <w:rsid w:val="0075245B"/>
    <w:rsid w:val="00752497"/>
    <w:rsid w:val="007524E2"/>
    <w:rsid w:val="00752546"/>
    <w:rsid w:val="007525FC"/>
    <w:rsid w:val="0075282B"/>
    <w:rsid w:val="00752983"/>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7F3"/>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6"/>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67E85"/>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197"/>
    <w:rsid w:val="007733C4"/>
    <w:rsid w:val="00773464"/>
    <w:rsid w:val="00773557"/>
    <w:rsid w:val="0077385B"/>
    <w:rsid w:val="00773989"/>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6FE3"/>
    <w:rsid w:val="00777053"/>
    <w:rsid w:val="00777056"/>
    <w:rsid w:val="00777140"/>
    <w:rsid w:val="007771BF"/>
    <w:rsid w:val="007773A9"/>
    <w:rsid w:val="00777457"/>
    <w:rsid w:val="007775DE"/>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7F9"/>
    <w:rsid w:val="00782870"/>
    <w:rsid w:val="00782C6B"/>
    <w:rsid w:val="00782D8A"/>
    <w:rsid w:val="00782EBE"/>
    <w:rsid w:val="0078309C"/>
    <w:rsid w:val="0078314B"/>
    <w:rsid w:val="007833C3"/>
    <w:rsid w:val="007835A4"/>
    <w:rsid w:val="007837BE"/>
    <w:rsid w:val="0078380D"/>
    <w:rsid w:val="007838A0"/>
    <w:rsid w:val="00783AB8"/>
    <w:rsid w:val="00783CA8"/>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23"/>
    <w:rsid w:val="00791345"/>
    <w:rsid w:val="007916D2"/>
    <w:rsid w:val="00791866"/>
    <w:rsid w:val="00791A26"/>
    <w:rsid w:val="00791ADE"/>
    <w:rsid w:val="00791BE9"/>
    <w:rsid w:val="00791BEA"/>
    <w:rsid w:val="00791FD3"/>
    <w:rsid w:val="0079226A"/>
    <w:rsid w:val="007923B5"/>
    <w:rsid w:val="007924B1"/>
    <w:rsid w:val="007926B7"/>
    <w:rsid w:val="007927C1"/>
    <w:rsid w:val="007928B4"/>
    <w:rsid w:val="00792AD3"/>
    <w:rsid w:val="00792BA2"/>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1F31"/>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17A"/>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AE"/>
    <w:rsid w:val="007B14D6"/>
    <w:rsid w:val="007B1908"/>
    <w:rsid w:val="007B1F9A"/>
    <w:rsid w:val="007B2074"/>
    <w:rsid w:val="007B2638"/>
    <w:rsid w:val="007B2AF4"/>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E13"/>
    <w:rsid w:val="007B4FC2"/>
    <w:rsid w:val="007B50A8"/>
    <w:rsid w:val="007B50AF"/>
    <w:rsid w:val="007B550D"/>
    <w:rsid w:val="007B58F8"/>
    <w:rsid w:val="007B5A66"/>
    <w:rsid w:val="007B5B8E"/>
    <w:rsid w:val="007B60B6"/>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E5"/>
    <w:rsid w:val="007C0BD2"/>
    <w:rsid w:val="007C0F3A"/>
    <w:rsid w:val="007C0FA1"/>
    <w:rsid w:val="007C1004"/>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8BF"/>
    <w:rsid w:val="007D1B7C"/>
    <w:rsid w:val="007D1B95"/>
    <w:rsid w:val="007D1D04"/>
    <w:rsid w:val="007D20CC"/>
    <w:rsid w:val="007D20F3"/>
    <w:rsid w:val="007D214A"/>
    <w:rsid w:val="007D2170"/>
    <w:rsid w:val="007D2620"/>
    <w:rsid w:val="007D263E"/>
    <w:rsid w:val="007D2740"/>
    <w:rsid w:val="007D2815"/>
    <w:rsid w:val="007D28FE"/>
    <w:rsid w:val="007D2B0D"/>
    <w:rsid w:val="007D2CBD"/>
    <w:rsid w:val="007D2E67"/>
    <w:rsid w:val="007D2F4C"/>
    <w:rsid w:val="007D2FD3"/>
    <w:rsid w:val="007D2FED"/>
    <w:rsid w:val="007D3195"/>
    <w:rsid w:val="007D357E"/>
    <w:rsid w:val="007D3722"/>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BF5"/>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6F8"/>
    <w:rsid w:val="007E3883"/>
    <w:rsid w:val="007E42F2"/>
    <w:rsid w:val="007E4470"/>
    <w:rsid w:val="007E4768"/>
    <w:rsid w:val="007E48CD"/>
    <w:rsid w:val="007E48D2"/>
    <w:rsid w:val="007E48E4"/>
    <w:rsid w:val="007E494C"/>
    <w:rsid w:val="007E4D9A"/>
    <w:rsid w:val="007E5122"/>
    <w:rsid w:val="007E531F"/>
    <w:rsid w:val="007E5523"/>
    <w:rsid w:val="007E5634"/>
    <w:rsid w:val="007E56EC"/>
    <w:rsid w:val="007E57C7"/>
    <w:rsid w:val="007E58B9"/>
    <w:rsid w:val="007E5A52"/>
    <w:rsid w:val="007E5C91"/>
    <w:rsid w:val="007E5D16"/>
    <w:rsid w:val="007E5FFD"/>
    <w:rsid w:val="007E60A5"/>
    <w:rsid w:val="007E6239"/>
    <w:rsid w:val="007E631C"/>
    <w:rsid w:val="007E63DD"/>
    <w:rsid w:val="007E648D"/>
    <w:rsid w:val="007E6735"/>
    <w:rsid w:val="007E67F4"/>
    <w:rsid w:val="007E6978"/>
    <w:rsid w:val="007E6BA0"/>
    <w:rsid w:val="007E732E"/>
    <w:rsid w:val="007E7367"/>
    <w:rsid w:val="007E741E"/>
    <w:rsid w:val="007E74D8"/>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0FE3"/>
    <w:rsid w:val="007F1083"/>
    <w:rsid w:val="007F1218"/>
    <w:rsid w:val="007F133E"/>
    <w:rsid w:val="007F157F"/>
    <w:rsid w:val="007F18C0"/>
    <w:rsid w:val="007F1967"/>
    <w:rsid w:val="007F1ADE"/>
    <w:rsid w:val="007F1D13"/>
    <w:rsid w:val="007F1D4A"/>
    <w:rsid w:val="007F1E84"/>
    <w:rsid w:val="007F2477"/>
    <w:rsid w:val="007F265D"/>
    <w:rsid w:val="007F2822"/>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10"/>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6A"/>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977"/>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0F"/>
    <w:rsid w:val="00800D5F"/>
    <w:rsid w:val="00800D8A"/>
    <w:rsid w:val="00800E1C"/>
    <w:rsid w:val="00801320"/>
    <w:rsid w:val="008013B8"/>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34"/>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2BA"/>
    <w:rsid w:val="0080656E"/>
    <w:rsid w:val="008066E9"/>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806"/>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CC"/>
    <w:rsid w:val="00822131"/>
    <w:rsid w:val="008222E3"/>
    <w:rsid w:val="0082267F"/>
    <w:rsid w:val="00822689"/>
    <w:rsid w:val="0082284D"/>
    <w:rsid w:val="00822A76"/>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BD0"/>
    <w:rsid w:val="00830C47"/>
    <w:rsid w:val="00830DE1"/>
    <w:rsid w:val="00831151"/>
    <w:rsid w:val="00831346"/>
    <w:rsid w:val="00831393"/>
    <w:rsid w:val="00831410"/>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3F"/>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96C"/>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3D74"/>
    <w:rsid w:val="0084415A"/>
    <w:rsid w:val="008441DC"/>
    <w:rsid w:val="008442E9"/>
    <w:rsid w:val="00844453"/>
    <w:rsid w:val="008444F8"/>
    <w:rsid w:val="008445D2"/>
    <w:rsid w:val="00844750"/>
    <w:rsid w:val="00844864"/>
    <w:rsid w:val="0084495B"/>
    <w:rsid w:val="00844BE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0BE"/>
    <w:rsid w:val="008515B4"/>
    <w:rsid w:val="00851695"/>
    <w:rsid w:val="00851A1A"/>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48F"/>
    <w:rsid w:val="00863AA0"/>
    <w:rsid w:val="00863CBF"/>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987"/>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191"/>
    <w:rsid w:val="00886223"/>
    <w:rsid w:val="008862CF"/>
    <w:rsid w:val="0088651F"/>
    <w:rsid w:val="0088682A"/>
    <w:rsid w:val="00886AA7"/>
    <w:rsid w:val="00886B5B"/>
    <w:rsid w:val="00886EE7"/>
    <w:rsid w:val="00887298"/>
    <w:rsid w:val="008872FE"/>
    <w:rsid w:val="00887394"/>
    <w:rsid w:val="00887479"/>
    <w:rsid w:val="00887573"/>
    <w:rsid w:val="0088762F"/>
    <w:rsid w:val="008876DF"/>
    <w:rsid w:val="00887771"/>
    <w:rsid w:val="00887885"/>
    <w:rsid w:val="00887B71"/>
    <w:rsid w:val="00887C01"/>
    <w:rsid w:val="00887C4D"/>
    <w:rsid w:val="00887CDD"/>
    <w:rsid w:val="00887E1C"/>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253"/>
    <w:rsid w:val="008922DF"/>
    <w:rsid w:val="0089232A"/>
    <w:rsid w:val="00892522"/>
    <w:rsid w:val="00892860"/>
    <w:rsid w:val="00892939"/>
    <w:rsid w:val="0089295B"/>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0F2"/>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4F5A"/>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BA5"/>
    <w:rsid w:val="008A6F9D"/>
    <w:rsid w:val="008A726E"/>
    <w:rsid w:val="008A7282"/>
    <w:rsid w:val="008A72A4"/>
    <w:rsid w:val="008A758D"/>
    <w:rsid w:val="008A75C5"/>
    <w:rsid w:val="008A7669"/>
    <w:rsid w:val="008A76CB"/>
    <w:rsid w:val="008A7819"/>
    <w:rsid w:val="008A7B15"/>
    <w:rsid w:val="008A7D34"/>
    <w:rsid w:val="008A7D57"/>
    <w:rsid w:val="008B00BA"/>
    <w:rsid w:val="008B01A2"/>
    <w:rsid w:val="008B01BA"/>
    <w:rsid w:val="008B0281"/>
    <w:rsid w:val="008B029D"/>
    <w:rsid w:val="008B02F5"/>
    <w:rsid w:val="008B0353"/>
    <w:rsid w:val="008B054B"/>
    <w:rsid w:val="008B07C2"/>
    <w:rsid w:val="008B08C4"/>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5DF9"/>
    <w:rsid w:val="008B60ED"/>
    <w:rsid w:val="008B6116"/>
    <w:rsid w:val="008B61E0"/>
    <w:rsid w:val="008B6483"/>
    <w:rsid w:val="008B66CB"/>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0DE6"/>
    <w:rsid w:val="008C1161"/>
    <w:rsid w:val="008C158C"/>
    <w:rsid w:val="008C16C4"/>
    <w:rsid w:val="008C1A46"/>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2FCA"/>
    <w:rsid w:val="008C306C"/>
    <w:rsid w:val="008C35FC"/>
    <w:rsid w:val="008C370C"/>
    <w:rsid w:val="008C4019"/>
    <w:rsid w:val="008C421A"/>
    <w:rsid w:val="008C4361"/>
    <w:rsid w:val="008C4929"/>
    <w:rsid w:val="008C49FF"/>
    <w:rsid w:val="008C4A52"/>
    <w:rsid w:val="008C4B47"/>
    <w:rsid w:val="008C5107"/>
    <w:rsid w:val="008C53B8"/>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4BB"/>
    <w:rsid w:val="008C67BC"/>
    <w:rsid w:val="008C6801"/>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D93"/>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D5F"/>
    <w:rsid w:val="008E3F2A"/>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676"/>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0EF6"/>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6CD"/>
    <w:rsid w:val="0090372A"/>
    <w:rsid w:val="009038D8"/>
    <w:rsid w:val="00903CA4"/>
    <w:rsid w:val="00903E48"/>
    <w:rsid w:val="00903F0F"/>
    <w:rsid w:val="00903F59"/>
    <w:rsid w:val="00903F89"/>
    <w:rsid w:val="00904424"/>
    <w:rsid w:val="0090459A"/>
    <w:rsid w:val="009045C7"/>
    <w:rsid w:val="009046A4"/>
    <w:rsid w:val="0090475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76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A4"/>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27F13"/>
    <w:rsid w:val="0093011E"/>
    <w:rsid w:val="009301E4"/>
    <w:rsid w:val="009302C4"/>
    <w:rsid w:val="00930305"/>
    <w:rsid w:val="0093063D"/>
    <w:rsid w:val="009307CF"/>
    <w:rsid w:val="009307E7"/>
    <w:rsid w:val="00930A2E"/>
    <w:rsid w:val="00930B5C"/>
    <w:rsid w:val="00930FB4"/>
    <w:rsid w:val="009312A6"/>
    <w:rsid w:val="0093135E"/>
    <w:rsid w:val="00931840"/>
    <w:rsid w:val="009319F5"/>
    <w:rsid w:val="00931C1E"/>
    <w:rsid w:val="00931D54"/>
    <w:rsid w:val="00931DF8"/>
    <w:rsid w:val="00931FF3"/>
    <w:rsid w:val="0093209A"/>
    <w:rsid w:val="00932109"/>
    <w:rsid w:val="009322AC"/>
    <w:rsid w:val="0093247B"/>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ABF"/>
    <w:rsid w:val="00933B4C"/>
    <w:rsid w:val="00933D32"/>
    <w:rsid w:val="00933D61"/>
    <w:rsid w:val="00933DE4"/>
    <w:rsid w:val="00933E03"/>
    <w:rsid w:val="00933E14"/>
    <w:rsid w:val="00934044"/>
    <w:rsid w:val="00934073"/>
    <w:rsid w:val="009342FC"/>
    <w:rsid w:val="009345E3"/>
    <w:rsid w:val="009348CB"/>
    <w:rsid w:val="009348E1"/>
    <w:rsid w:val="0093499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D9"/>
    <w:rsid w:val="00936834"/>
    <w:rsid w:val="00936C3B"/>
    <w:rsid w:val="00936D07"/>
    <w:rsid w:val="009370A6"/>
    <w:rsid w:val="00937118"/>
    <w:rsid w:val="00937187"/>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59"/>
    <w:rsid w:val="0094148B"/>
    <w:rsid w:val="00941497"/>
    <w:rsid w:val="009415EE"/>
    <w:rsid w:val="00941A1C"/>
    <w:rsid w:val="00941B97"/>
    <w:rsid w:val="00941EB8"/>
    <w:rsid w:val="00941FE7"/>
    <w:rsid w:val="009421B3"/>
    <w:rsid w:val="00942498"/>
    <w:rsid w:val="0094298F"/>
    <w:rsid w:val="00942BB8"/>
    <w:rsid w:val="00942D14"/>
    <w:rsid w:val="00942DDF"/>
    <w:rsid w:val="00942E21"/>
    <w:rsid w:val="00942EF9"/>
    <w:rsid w:val="0094302A"/>
    <w:rsid w:val="0094318B"/>
    <w:rsid w:val="0094329A"/>
    <w:rsid w:val="0094335F"/>
    <w:rsid w:val="009435CD"/>
    <w:rsid w:val="0094376F"/>
    <w:rsid w:val="009439DA"/>
    <w:rsid w:val="00943ADF"/>
    <w:rsid w:val="00943C54"/>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BF1"/>
    <w:rsid w:val="00945CBB"/>
    <w:rsid w:val="00945DC6"/>
    <w:rsid w:val="00945E49"/>
    <w:rsid w:val="00945F38"/>
    <w:rsid w:val="009462D8"/>
    <w:rsid w:val="00946388"/>
    <w:rsid w:val="0094663A"/>
    <w:rsid w:val="00946681"/>
    <w:rsid w:val="00946739"/>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480"/>
    <w:rsid w:val="009535AD"/>
    <w:rsid w:val="00953679"/>
    <w:rsid w:val="009537A7"/>
    <w:rsid w:val="009537B7"/>
    <w:rsid w:val="009539A6"/>
    <w:rsid w:val="00953B1F"/>
    <w:rsid w:val="00953C21"/>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61"/>
    <w:rsid w:val="009555E2"/>
    <w:rsid w:val="009557DF"/>
    <w:rsid w:val="00955825"/>
    <w:rsid w:val="00955A2E"/>
    <w:rsid w:val="00955A46"/>
    <w:rsid w:val="00955ABC"/>
    <w:rsid w:val="00955B03"/>
    <w:rsid w:val="00955B1F"/>
    <w:rsid w:val="00955B4A"/>
    <w:rsid w:val="00955BB6"/>
    <w:rsid w:val="00955BC4"/>
    <w:rsid w:val="00955C4F"/>
    <w:rsid w:val="00955CAC"/>
    <w:rsid w:val="00955CDB"/>
    <w:rsid w:val="00955D2B"/>
    <w:rsid w:val="00955D6A"/>
    <w:rsid w:val="00955E40"/>
    <w:rsid w:val="00955E8D"/>
    <w:rsid w:val="00955FBA"/>
    <w:rsid w:val="00956101"/>
    <w:rsid w:val="009561AD"/>
    <w:rsid w:val="009561B1"/>
    <w:rsid w:val="0095622E"/>
    <w:rsid w:val="009562AB"/>
    <w:rsid w:val="009563D6"/>
    <w:rsid w:val="00956523"/>
    <w:rsid w:val="00956770"/>
    <w:rsid w:val="00956957"/>
    <w:rsid w:val="00956ED3"/>
    <w:rsid w:val="0095700B"/>
    <w:rsid w:val="009570D1"/>
    <w:rsid w:val="009572D0"/>
    <w:rsid w:val="009573C6"/>
    <w:rsid w:val="00957487"/>
    <w:rsid w:val="00957645"/>
    <w:rsid w:val="0095784B"/>
    <w:rsid w:val="00957A99"/>
    <w:rsid w:val="00957B6B"/>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17"/>
    <w:rsid w:val="00960C68"/>
    <w:rsid w:val="00960CB6"/>
    <w:rsid w:val="00960D27"/>
    <w:rsid w:val="00960DD5"/>
    <w:rsid w:val="00960E74"/>
    <w:rsid w:val="00960F3F"/>
    <w:rsid w:val="00960F41"/>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A7"/>
    <w:rsid w:val="00966EC4"/>
    <w:rsid w:val="00966F19"/>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9A4"/>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21"/>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51"/>
    <w:rsid w:val="009765CF"/>
    <w:rsid w:val="00976979"/>
    <w:rsid w:val="00976989"/>
    <w:rsid w:val="00976C05"/>
    <w:rsid w:val="00976D1B"/>
    <w:rsid w:val="00976FD1"/>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B44"/>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6F"/>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1FCE"/>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5FDF"/>
    <w:rsid w:val="00996518"/>
    <w:rsid w:val="009966F8"/>
    <w:rsid w:val="00996A14"/>
    <w:rsid w:val="00996A8B"/>
    <w:rsid w:val="00996CD4"/>
    <w:rsid w:val="00996E42"/>
    <w:rsid w:val="00996EA8"/>
    <w:rsid w:val="00996FB0"/>
    <w:rsid w:val="0099730E"/>
    <w:rsid w:val="0099731A"/>
    <w:rsid w:val="00997386"/>
    <w:rsid w:val="009973E5"/>
    <w:rsid w:val="0099756F"/>
    <w:rsid w:val="009975D0"/>
    <w:rsid w:val="00997608"/>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C7B"/>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E77"/>
    <w:rsid w:val="009A3E7B"/>
    <w:rsid w:val="009A4018"/>
    <w:rsid w:val="009A42B9"/>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917"/>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75A"/>
    <w:rsid w:val="009B1823"/>
    <w:rsid w:val="009B187F"/>
    <w:rsid w:val="009B1CC3"/>
    <w:rsid w:val="009B1CF6"/>
    <w:rsid w:val="009B1E4F"/>
    <w:rsid w:val="009B1F2A"/>
    <w:rsid w:val="009B1F92"/>
    <w:rsid w:val="009B2203"/>
    <w:rsid w:val="009B2640"/>
    <w:rsid w:val="009B27E6"/>
    <w:rsid w:val="009B2A57"/>
    <w:rsid w:val="009B2B55"/>
    <w:rsid w:val="009B2B86"/>
    <w:rsid w:val="009B2C69"/>
    <w:rsid w:val="009B2E47"/>
    <w:rsid w:val="009B3056"/>
    <w:rsid w:val="009B3128"/>
    <w:rsid w:val="009B3177"/>
    <w:rsid w:val="009B321C"/>
    <w:rsid w:val="009B33D6"/>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4E8"/>
    <w:rsid w:val="009B5821"/>
    <w:rsid w:val="009B5A62"/>
    <w:rsid w:val="009B5FA3"/>
    <w:rsid w:val="009B6382"/>
    <w:rsid w:val="009B65B3"/>
    <w:rsid w:val="009B6952"/>
    <w:rsid w:val="009B695C"/>
    <w:rsid w:val="009B6AF1"/>
    <w:rsid w:val="009B6D4B"/>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13D"/>
    <w:rsid w:val="009C1335"/>
    <w:rsid w:val="009C1542"/>
    <w:rsid w:val="009C19BC"/>
    <w:rsid w:val="009C19D2"/>
    <w:rsid w:val="009C1A23"/>
    <w:rsid w:val="009C1A59"/>
    <w:rsid w:val="009C1BF9"/>
    <w:rsid w:val="009C1D4B"/>
    <w:rsid w:val="009C1E0C"/>
    <w:rsid w:val="009C251B"/>
    <w:rsid w:val="009C26EF"/>
    <w:rsid w:val="009C281C"/>
    <w:rsid w:val="009C2AB0"/>
    <w:rsid w:val="009C2F4F"/>
    <w:rsid w:val="009C3072"/>
    <w:rsid w:val="009C30DE"/>
    <w:rsid w:val="009C31CB"/>
    <w:rsid w:val="009C3873"/>
    <w:rsid w:val="009C3920"/>
    <w:rsid w:val="009C3C51"/>
    <w:rsid w:val="009C3CB7"/>
    <w:rsid w:val="009C3D88"/>
    <w:rsid w:val="009C42A3"/>
    <w:rsid w:val="009C4455"/>
    <w:rsid w:val="009C4B76"/>
    <w:rsid w:val="009C4D75"/>
    <w:rsid w:val="009C4E0C"/>
    <w:rsid w:val="009C520B"/>
    <w:rsid w:val="009C529C"/>
    <w:rsid w:val="009C52A9"/>
    <w:rsid w:val="009C5772"/>
    <w:rsid w:val="009C5785"/>
    <w:rsid w:val="009C5874"/>
    <w:rsid w:val="009C5984"/>
    <w:rsid w:val="009C5B61"/>
    <w:rsid w:val="009C5D26"/>
    <w:rsid w:val="009C5E4C"/>
    <w:rsid w:val="009C61EA"/>
    <w:rsid w:val="009C6319"/>
    <w:rsid w:val="009C633B"/>
    <w:rsid w:val="009C636F"/>
    <w:rsid w:val="009C6768"/>
    <w:rsid w:val="009C67D2"/>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6F"/>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AA2"/>
    <w:rsid w:val="009E0EC8"/>
    <w:rsid w:val="009E0F7B"/>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9A0"/>
    <w:rsid w:val="009E3AD6"/>
    <w:rsid w:val="009E3B22"/>
    <w:rsid w:val="009E3C31"/>
    <w:rsid w:val="009E3C51"/>
    <w:rsid w:val="009E3CE3"/>
    <w:rsid w:val="009E43AD"/>
    <w:rsid w:val="009E457F"/>
    <w:rsid w:val="009E45B5"/>
    <w:rsid w:val="009E485D"/>
    <w:rsid w:val="009E48C0"/>
    <w:rsid w:val="009E4BBA"/>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2A"/>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933"/>
    <w:rsid w:val="009F1B9C"/>
    <w:rsid w:val="009F1CB4"/>
    <w:rsid w:val="009F1F60"/>
    <w:rsid w:val="009F2249"/>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57"/>
    <w:rsid w:val="009F5375"/>
    <w:rsid w:val="009F550A"/>
    <w:rsid w:val="009F55BE"/>
    <w:rsid w:val="009F5606"/>
    <w:rsid w:val="009F5641"/>
    <w:rsid w:val="009F5807"/>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78"/>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FBC"/>
    <w:rsid w:val="00A0322F"/>
    <w:rsid w:val="00A03246"/>
    <w:rsid w:val="00A03361"/>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AA"/>
    <w:rsid w:val="00A05DFF"/>
    <w:rsid w:val="00A05E96"/>
    <w:rsid w:val="00A0605D"/>
    <w:rsid w:val="00A062EA"/>
    <w:rsid w:val="00A06384"/>
    <w:rsid w:val="00A0648C"/>
    <w:rsid w:val="00A06591"/>
    <w:rsid w:val="00A065D5"/>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A73"/>
    <w:rsid w:val="00A12B0A"/>
    <w:rsid w:val="00A12BEE"/>
    <w:rsid w:val="00A12C43"/>
    <w:rsid w:val="00A12DEC"/>
    <w:rsid w:val="00A12EE8"/>
    <w:rsid w:val="00A131A4"/>
    <w:rsid w:val="00A13299"/>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7EC"/>
    <w:rsid w:val="00A158D3"/>
    <w:rsid w:val="00A15E49"/>
    <w:rsid w:val="00A15F2F"/>
    <w:rsid w:val="00A16150"/>
    <w:rsid w:val="00A1630B"/>
    <w:rsid w:val="00A163A7"/>
    <w:rsid w:val="00A16510"/>
    <w:rsid w:val="00A166C5"/>
    <w:rsid w:val="00A16788"/>
    <w:rsid w:val="00A1686F"/>
    <w:rsid w:val="00A16938"/>
    <w:rsid w:val="00A1699B"/>
    <w:rsid w:val="00A16A85"/>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763"/>
    <w:rsid w:val="00A218AE"/>
    <w:rsid w:val="00A21A9D"/>
    <w:rsid w:val="00A21AAA"/>
    <w:rsid w:val="00A21D11"/>
    <w:rsid w:val="00A21E51"/>
    <w:rsid w:val="00A2208A"/>
    <w:rsid w:val="00A22132"/>
    <w:rsid w:val="00A22207"/>
    <w:rsid w:val="00A222C4"/>
    <w:rsid w:val="00A2233A"/>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8C0"/>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2FB"/>
    <w:rsid w:val="00A253A6"/>
    <w:rsid w:val="00A253C6"/>
    <w:rsid w:val="00A253FB"/>
    <w:rsid w:val="00A25647"/>
    <w:rsid w:val="00A2585A"/>
    <w:rsid w:val="00A25957"/>
    <w:rsid w:val="00A2595B"/>
    <w:rsid w:val="00A25C0F"/>
    <w:rsid w:val="00A25C8F"/>
    <w:rsid w:val="00A25C9D"/>
    <w:rsid w:val="00A25CA2"/>
    <w:rsid w:val="00A261E4"/>
    <w:rsid w:val="00A265D9"/>
    <w:rsid w:val="00A2670C"/>
    <w:rsid w:val="00A26883"/>
    <w:rsid w:val="00A26941"/>
    <w:rsid w:val="00A269B4"/>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0E8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00B"/>
    <w:rsid w:val="00A332AD"/>
    <w:rsid w:val="00A3331F"/>
    <w:rsid w:val="00A3336E"/>
    <w:rsid w:val="00A333B0"/>
    <w:rsid w:val="00A334F0"/>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3A4"/>
    <w:rsid w:val="00A35A0B"/>
    <w:rsid w:val="00A35BD0"/>
    <w:rsid w:val="00A35CBC"/>
    <w:rsid w:val="00A35FC8"/>
    <w:rsid w:val="00A362CB"/>
    <w:rsid w:val="00A3649F"/>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54D"/>
    <w:rsid w:val="00A40660"/>
    <w:rsid w:val="00A40865"/>
    <w:rsid w:val="00A40C1E"/>
    <w:rsid w:val="00A411CF"/>
    <w:rsid w:val="00A414E6"/>
    <w:rsid w:val="00A414F6"/>
    <w:rsid w:val="00A415D2"/>
    <w:rsid w:val="00A41798"/>
    <w:rsid w:val="00A41821"/>
    <w:rsid w:val="00A41911"/>
    <w:rsid w:val="00A419B2"/>
    <w:rsid w:val="00A41C5C"/>
    <w:rsid w:val="00A41EE4"/>
    <w:rsid w:val="00A41EF0"/>
    <w:rsid w:val="00A420DC"/>
    <w:rsid w:val="00A422A2"/>
    <w:rsid w:val="00A42493"/>
    <w:rsid w:val="00A42659"/>
    <w:rsid w:val="00A42A23"/>
    <w:rsid w:val="00A42B20"/>
    <w:rsid w:val="00A42B72"/>
    <w:rsid w:val="00A42B87"/>
    <w:rsid w:val="00A42CEB"/>
    <w:rsid w:val="00A42DDE"/>
    <w:rsid w:val="00A42F87"/>
    <w:rsid w:val="00A430E8"/>
    <w:rsid w:val="00A43104"/>
    <w:rsid w:val="00A4339C"/>
    <w:rsid w:val="00A4392A"/>
    <w:rsid w:val="00A43A94"/>
    <w:rsid w:val="00A43F6A"/>
    <w:rsid w:val="00A4418F"/>
    <w:rsid w:val="00A4424E"/>
    <w:rsid w:val="00A44285"/>
    <w:rsid w:val="00A442E8"/>
    <w:rsid w:val="00A443F4"/>
    <w:rsid w:val="00A44415"/>
    <w:rsid w:val="00A444F8"/>
    <w:rsid w:val="00A44633"/>
    <w:rsid w:val="00A447B0"/>
    <w:rsid w:val="00A44882"/>
    <w:rsid w:val="00A44CEF"/>
    <w:rsid w:val="00A44E28"/>
    <w:rsid w:val="00A44EA1"/>
    <w:rsid w:val="00A44F39"/>
    <w:rsid w:val="00A4528B"/>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FAD"/>
    <w:rsid w:val="00A47406"/>
    <w:rsid w:val="00A47529"/>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0F15"/>
    <w:rsid w:val="00A510C8"/>
    <w:rsid w:val="00A51111"/>
    <w:rsid w:val="00A511FB"/>
    <w:rsid w:val="00A51244"/>
    <w:rsid w:val="00A5140E"/>
    <w:rsid w:val="00A514EB"/>
    <w:rsid w:val="00A51761"/>
    <w:rsid w:val="00A51DA7"/>
    <w:rsid w:val="00A521E0"/>
    <w:rsid w:val="00A52265"/>
    <w:rsid w:val="00A523B2"/>
    <w:rsid w:val="00A524C8"/>
    <w:rsid w:val="00A52733"/>
    <w:rsid w:val="00A5291D"/>
    <w:rsid w:val="00A52987"/>
    <w:rsid w:val="00A52EDB"/>
    <w:rsid w:val="00A53277"/>
    <w:rsid w:val="00A532E0"/>
    <w:rsid w:val="00A53574"/>
    <w:rsid w:val="00A535B9"/>
    <w:rsid w:val="00A53980"/>
    <w:rsid w:val="00A53DBD"/>
    <w:rsid w:val="00A54108"/>
    <w:rsid w:val="00A54241"/>
    <w:rsid w:val="00A546EC"/>
    <w:rsid w:val="00A547CC"/>
    <w:rsid w:val="00A54A90"/>
    <w:rsid w:val="00A54B0B"/>
    <w:rsid w:val="00A54CEF"/>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6FEA"/>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E8C"/>
    <w:rsid w:val="00A61F65"/>
    <w:rsid w:val="00A62024"/>
    <w:rsid w:val="00A62072"/>
    <w:rsid w:val="00A621F3"/>
    <w:rsid w:val="00A623EF"/>
    <w:rsid w:val="00A62454"/>
    <w:rsid w:val="00A6250E"/>
    <w:rsid w:val="00A62794"/>
    <w:rsid w:val="00A627E0"/>
    <w:rsid w:val="00A62837"/>
    <w:rsid w:val="00A62953"/>
    <w:rsid w:val="00A62C81"/>
    <w:rsid w:val="00A62DF1"/>
    <w:rsid w:val="00A62E41"/>
    <w:rsid w:val="00A630D3"/>
    <w:rsid w:val="00A63244"/>
    <w:rsid w:val="00A63564"/>
    <w:rsid w:val="00A6367F"/>
    <w:rsid w:val="00A63821"/>
    <w:rsid w:val="00A63872"/>
    <w:rsid w:val="00A63A37"/>
    <w:rsid w:val="00A63D06"/>
    <w:rsid w:val="00A63EDF"/>
    <w:rsid w:val="00A63EFD"/>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2B5"/>
    <w:rsid w:val="00A6636E"/>
    <w:rsid w:val="00A66851"/>
    <w:rsid w:val="00A669D6"/>
    <w:rsid w:val="00A66ABA"/>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376"/>
    <w:rsid w:val="00A7245E"/>
    <w:rsid w:val="00A72617"/>
    <w:rsid w:val="00A726A3"/>
    <w:rsid w:val="00A726DE"/>
    <w:rsid w:val="00A72705"/>
    <w:rsid w:val="00A72B0D"/>
    <w:rsid w:val="00A72D12"/>
    <w:rsid w:val="00A72D73"/>
    <w:rsid w:val="00A72E60"/>
    <w:rsid w:val="00A72E69"/>
    <w:rsid w:val="00A73061"/>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1F"/>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BF1"/>
    <w:rsid w:val="00A83CA0"/>
    <w:rsid w:val="00A83D12"/>
    <w:rsid w:val="00A83D3E"/>
    <w:rsid w:val="00A84298"/>
    <w:rsid w:val="00A844CE"/>
    <w:rsid w:val="00A84527"/>
    <w:rsid w:val="00A8455B"/>
    <w:rsid w:val="00A84B80"/>
    <w:rsid w:val="00A84EBF"/>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FAE"/>
    <w:rsid w:val="00A93FB8"/>
    <w:rsid w:val="00A94056"/>
    <w:rsid w:val="00A94094"/>
    <w:rsid w:val="00A945B9"/>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8EE"/>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853"/>
    <w:rsid w:val="00AA1D12"/>
    <w:rsid w:val="00AA1EA6"/>
    <w:rsid w:val="00AA1EEC"/>
    <w:rsid w:val="00AA1F6F"/>
    <w:rsid w:val="00AA1FD9"/>
    <w:rsid w:val="00AA1FF7"/>
    <w:rsid w:val="00AA210C"/>
    <w:rsid w:val="00AA21FB"/>
    <w:rsid w:val="00AA27DC"/>
    <w:rsid w:val="00AA29F2"/>
    <w:rsid w:val="00AA2CD8"/>
    <w:rsid w:val="00AA2FA7"/>
    <w:rsid w:val="00AA301B"/>
    <w:rsid w:val="00AA30A2"/>
    <w:rsid w:val="00AA316B"/>
    <w:rsid w:val="00AA3667"/>
    <w:rsid w:val="00AA3745"/>
    <w:rsid w:val="00AA3749"/>
    <w:rsid w:val="00AA435A"/>
    <w:rsid w:val="00AA461D"/>
    <w:rsid w:val="00AA46B8"/>
    <w:rsid w:val="00AA4779"/>
    <w:rsid w:val="00AA49E2"/>
    <w:rsid w:val="00AA4A1F"/>
    <w:rsid w:val="00AA4A96"/>
    <w:rsid w:val="00AA4AFF"/>
    <w:rsid w:val="00AA4BD0"/>
    <w:rsid w:val="00AA4C09"/>
    <w:rsid w:val="00AA4F41"/>
    <w:rsid w:val="00AA503F"/>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A16"/>
    <w:rsid w:val="00AA6B4F"/>
    <w:rsid w:val="00AA6CA2"/>
    <w:rsid w:val="00AA6F21"/>
    <w:rsid w:val="00AA6F9A"/>
    <w:rsid w:val="00AA6FBD"/>
    <w:rsid w:val="00AA6FED"/>
    <w:rsid w:val="00AA7087"/>
    <w:rsid w:val="00AA70AB"/>
    <w:rsid w:val="00AA737C"/>
    <w:rsid w:val="00AA7533"/>
    <w:rsid w:val="00AA78D9"/>
    <w:rsid w:val="00AA7ACA"/>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593"/>
    <w:rsid w:val="00AB165A"/>
    <w:rsid w:val="00AB1705"/>
    <w:rsid w:val="00AB1A33"/>
    <w:rsid w:val="00AB1A92"/>
    <w:rsid w:val="00AB2857"/>
    <w:rsid w:val="00AB29C5"/>
    <w:rsid w:val="00AB2B1A"/>
    <w:rsid w:val="00AB2B6E"/>
    <w:rsid w:val="00AB2BD9"/>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21"/>
    <w:rsid w:val="00AB47F8"/>
    <w:rsid w:val="00AB513E"/>
    <w:rsid w:val="00AB51DA"/>
    <w:rsid w:val="00AB53BA"/>
    <w:rsid w:val="00AB542C"/>
    <w:rsid w:val="00AB54D0"/>
    <w:rsid w:val="00AB55E1"/>
    <w:rsid w:val="00AB57AD"/>
    <w:rsid w:val="00AB57EE"/>
    <w:rsid w:val="00AB583A"/>
    <w:rsid w:val="00AB5902"/>
    <w:rsid w:val="00AB5DD5"/>
    <w:rsid w:val="00AB642C"/>
    <w:rsid w:val="00AB644A"/>
    <w:rsid w:val="00AB6458"/>
    <w:rsid w:val="00AB657D"/>
    <w:rsid w:val="00AB66AA"/>
    <w:rsid w:val="00AB6A0E"/>
    <w:rsid w:val="00AB6AA6"/>
    <w:rsid w:val="00AB6CA0"/>
    <w:rsid w:val="00AB6E1B"/>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509B"/>
    <w:rsid w:val="00AC5270"/>
    <w:rsid w:val="00AC5C2A"/>
    <w:rsid w:val="00AC5E73"/>
    <w:rsid w:val="00AC6013"/>
    <w:rsid w:val="00AC6041"/>
    <w:rsid w:val="00AC61B3"/>
    <w:rsid w:val="00AC627F"/>
    <w:rsid w:val="00AC6333"/>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09B7"/>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6B"/>
    <w:rsid w:val="00AD3BE1"/>
    <w:rsid w:val="00AD3BEC"/>
    <w:rsid w:val="00AD3DEF"/>
    <w:rsid w:val="00AD3E26"/>
    <w:rsid w:val="00AD41CA"/>
    <w:rsid w:val="00AD456A"/>
    <w:rsid w:val="00AD4597"/>
    <w:rsid w:val="00AD45E7"/>
    <w:rsid w:val="00AD48F9"/>
    <w:rsid w:val="00AD4C34"/>
    <w:rsid w:val="00AD4C73"/>
    <w:rsid w:val="00AD54B2"/>
    <w:rsid w:val="00AD57E1"/>
    <w:rsid w:val="00AD5949"/>
    <w:rsid w:val="00AD5C33"/>
    <w:rsid w:val="00AD5F47"/>
    <w:rsid w:val="00AD64CF"/>
    <w:rsid w:val="00AD653F"/>
    <w:rsid w:val="00AD66B7"/>
    <w:rsid w:val="00AD6980"/>
    <w:rsid w:val="00AD6A21"/>
    <w:rsid w:val="00AD6C09"/>
    <w:rsid w:val="00AD6C7F"/>
    <w:rsid w:val="00AD6ED7"/>
    <w:rsid w:val="00AD6EF5"/>
    <w:rsid w:val="00AD6F42"/>
    <w:rsid w:val="00AD70C9"/>
    <w:rsid w:val="00AD724A"/>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A41"/>
    <w:rsid w:val="00AE3AF4"/>
    <w:rsid w:val="00AE3DA0"/>
    <w:rsid w:val="00AE42D1"/>
    <w:rsid w:val="00AE4557"/>
    <w:rsid w:val="00AE4690"/>
    <w:rsid w:val="00AE46A5"/>
    <w:rsid w:val="00AE46E1"/>
    <w:rsid w:val="00AE47A1"/>
    <w:rsid w:val="00AE4A10"/>
    <w:rsid w:val="00AE4A1F"/>
    <w:rsid w:val="00AE4C55"/>
    <w:rsid w:val="00AE4DF4"/>
    <w:rsid w:val="00AE4ECB"/>
    <w:rsid w:val="00AE4F01"/>
    <w:rsid w:val="00AE5434"/>
    <w:rsid w:val="00AE567E"/>
    <w:rsid w:val="00AE576E"/>
    <w:rsid w:val="00AE594F"/>
    <w:rsid w:val="00AE59FE"/>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9E0"/>
    <w:rsid w:val="00AF0DC7"/>
    <w:rsid w:val="00AF0ECF"/>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98F"/>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DE"/>
    <w:rsid w:val="00B0274C"/>
    <w:rsid w:val="00B029F9"/>
    <w:rsid w:val="00B02A3D"/>
    <w:rsid w:val="00B02A4C"/>
    <w:rsid w:val="00B02AD0"/>
    <w:rsid w:val="00B03101"/>
    <w:rsid w:val="00B03177"/>
    <w:rsid w:val="00B032F8"/>
    <w:rsid w:val="00B03347"/>
    <w:rsid w:val="00B03785"/>
    <w:rsid w:val="00B039CE"/>
    <w:rsid w:val="00B03BB8"/>
    <w:rsid w:val="00B03D26"/>
    <w:rsid w:val="00B03EFB"/>
    <w:rsid w:val="00B03FB9"/>
    <w:rsid w:val="00B04029"/>
    <w:rsid w:val="00B0412B"/>
    <w:rsid w:val="00B049C5"/>
    <w:rsid w:val="00B04AD7"/>
    <w:rsid w:val="00B04D36"/>
    <w:rsid w:val="00B04E0E"/>
    <w:rsid w:val="00B04F11"/>
    <w:rsid w:val="00B0504B"/>
    <w:rsid w:val="00B0540A"/>
    <w:rsid w:val="00B0548B"/>
    <w:rsid w:val="00B05688"/>
    <w:rsid w:val="00B056CF"/>
    <w:rsid w:val="00B0588E"/>
    <w:rsid w:val="00B05E54"/>
    <w:rsid w:val="00B05F5D"/>
    <w:rsid w:val="00B05FC9"/>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0FDE"/>
    <w:rsid w:val="00B1125F"/>
    <w:rsid w:val="00B1167A"/>
    <w:rsid w:val="00B1181B"/>
    <w:rsid w:val="00B11882"/>
    <w:rsid w:val="00B118F5"/>
    <w:rsid w:val="00B11D99"/>
    <w:rsid w:val="00B11E29"/>
    <w:rsid w:val="00B11E38"/>
    <w:rsid w:val="00B11F68"/>
    <w:rsid w:val="00B12445"/>
    <w:rsid w:val="00B125A8"/>
    <w:rsid w:val="00B12603"/>
    <w:rsid w:val="00B12921"/>
    <w:rsid w:val="00B12A8C"/>
    <w:rsid w:val="00B12D2A"/>
    <w:rsid w:val="00B12E9D"/>
    <w:rsid w:val="00B12EAE"/>
    <w:rsid w:val="00B12F34"/>
    <w:rsid w:val="00B12FD8"/>
    <w:rsid w:val="00B13003"/>
    <w:rsid w:val="00B1310F"/>
    <w:rsid w:val="00B13266"/>
    <w:rsid w:val="00B137BE"/>
    <w:rsid w:val="00B13829"/>
    <w:rsid w:val="00B13998"/>
    <w:rsid w:val="00B13B18"/>
    <w:rsid w:val="00B13D52"/>
    <w:rsid w:val="00B13F1F"/>
    <w:rsid w:val="00B14251"/>
    <w:rsid w:val="00B147CC"/>
    <w:rsid w:val="00B14A96"/>
    <w:rsid w:val="00B14AC2"/>
    <w:rsid w:val="00B14CF3"/>
    <w:rsid w:val="00B14EED"/>
    <w:rsid w:val="00B150D2"/>
    <w:rsid w:val="00B15141"/>
    <w:rsid w:val="00B151C6"/>
    <w:rsid w:val="00B1521D"/>
    <w:rsid w:val="00B155A0"/>
    <w:rsid w:val="00B156C6"/>
    <w:rsid w:val="00B15B44"/>
    <w:rsid w:val="00B15CCE"/>
    <w:rsid w:val="00B15FA9"/>
    <w:rsid w:val="00B15FF4"/>
    <w:rsid w:val="00B16254"/>
    <w:rsid w:val="00B16342"/>
    <w:rsid w:val="00B16815"/>
    <w:rsid w:val="00B16B5F"/>
    <w:rsid w:val="00B16D06"/>
    <w:rsid w:val="00B16D08"/>
    <w:rsid w:val="00B1736C"/>
    <w:rsid w:val="00B1737B"/>
    <w:rsid w:val="00B17388"/>
    <w:rsid w:val="00B175F1"/>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43A"/>
    <w:rsid w:val="00B20572"/>
    <w:rsid w:val="00B20778"/>
    <w:rsid w:val="00B209F4"/>
    <w:rsid w:val="00B20AFC"/>
    <w:rsid w:val="00B20CD7"/>
    <w:rsid w:val="00B20DC9"/>
    <w:rsid w:val="00B20E2B"/>
    <w:rsid w:val="00B20E6E"/>
    <w:rsid w:val="00B20ED2"/>
    <w:rsid w:val="00B20F1A"/>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949"/>
    <w:rsid w:val="00B229C3"/>
    <w:rsid w:val="00B229DA"/>
    <w:rsid w:val="00B22E9E"/>
    <w:rsid w:val="00B22EB5"/>
    <w:rsid w:val="00B22EDB"/>
    <w:rsid w:val="00B22EF9"/>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83"/>
    <w:rsid w:val="00B273AE"/>
    <w:rsid w:val="00B2751E"/>
    <w:rsid w:val="00B2754A"/>
    <w:rsid w:val="00B2757B"/>
    <w:rsid w:val="00B27652"/>
    <w:rsid w:val="00B278E0"/>
    <w:rsid w:val="00B27D54"/>
    <w:rsid w:val="00B27DD3"/>
    <w:rsid w:val="00B27E3C"/>
    <w:rsid w:val="00B30108"/>
    <w:rsid w:val="00B30230"/>
    <w:rsid w:val="00B3039C"/>
    <w:rsid w:val="00B303B3"/>
    <w:rsid w:val="00B3045F"/>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C53"/>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1A8"/>
    <w:rsid w:val="00B412CB"/>
    <w:rsid w:val="00B413E3"/>
    <w:rsid w:val="00B41494"/>
    <w:rsid w:val="00B416D8"/>
    <w:rsid w:val="00B41728"/>
    <w:rsid w:val="00B41B34"/>
    <w:rsid w:val="00B41BEB"/>
    <w:rsid w:val="00B41DA9"/>
    <w:rsid w:val="00B41ECA"/>
    <w:rsid w:val="00B423B7"/>
    <w:rsid w:val="00B424DB"/>
    <w:rsid w:val="00B42856"/>
    <w:rsid w:val="00B42879"/>
    <w:rsid w:val="00B42964"/>
    <w:rsid w:val="00B42A85"/>
    <w:rsid w:val="00B42BEA"/>
    <w:rsid w:val="00B42E7A"/>
    <w:rsid w:val="00B42F88"/>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28C"/>
    <w:rsid w:val="00B443C5"/>
    <w:rsid w:val="00B4443C"/>
    <w:rsid w:val="00B44631"/>
    <w:rsid w:val="00B44638"/>
    <w:rsid w:val="00B446DF"/>
    <w:rsid w:val="00B4485B"/>
    <w:rsid w:val="00B44929"/>
    <w:rsid w:val="00B449DA"/>
    <w:rsid w:val="00B44A17"/>
    <w:rsid w:val="00B44A4C"/>
    <w:rsid w:val="00B44CA1"/>
    <w:rsid w:val="00B44CA3"/>
    <w:rsid w:val="00B44ED2"/>
    <w:rsid w:val="00B44F26"/>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8DF"/>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625"/>
    <w:rsid w:val="00B5774C"/>
    <w:rsid w:val="00B57861"/>
    <w:rsid w:val="00B57BEC"/>
    <w:rsid w:val="00B57C7A"/>
    <w:rsid w:val="00B57EC9"/>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C4"/>
    <w:rsid w:val="00B66FFC"/>
    <w:rsid w:val="00B6717E"/>
    <w:rsid w:val="00B678F9"/>
    <w:rsid w:val="00B6796C"/>
    <w:rsid w:val="00B679E2"/>
    <w:rsid w:val="00B67B2B"/>
    <w:rsid w:val="00B67B51"/>
    <w:rsid w:val="00B67DBA"/>
    <w:rsid w:val="00B67EA3"/>
    <w:rsid w:val="00B67ED1"/>
    <w:rsid w:val="00B7014D"/>
    <w:rsid w:val="00B70165"/>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0ED"/>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D68"/>
    <w:rsid w:val="00B77D8A"/>
    <w:rsid w:val="00B800EF"/>
    <w:rsid w:val="00B803BB"/>
    <w:rsid w:val="00B8053A"/>
    <w:rsid w:val="00B805D4"/>
    <w:rsid w:val="00B805DC"/>
    <w:rsid w:val="00B80606"/>
    <w:rsid w:val="00B80627"/>
    <w:rsid w:val="00B806EB"/>
    <w:rsid w:val="00B80795"/>
    <w:rsid w:val="00B80861"/>
    <w:rsid w:val="00B8086B"/>
    <w:rsid w:val="00B80996"/>
    <w:rsid w:val="00B809FC"/>
    <w:rsid w:val="00B80EBE"/>
    <w:rsid w:val="00B80F5B"/>
    <w:rsid w:val="00B81259"/>
    <w:rsid w:val="00B81316"/>
    <w:rsid w:val="00B813DB"/>
    <w:rsid w:val="00B81526"/>
    <w:rsid w:val="00B81578"/>
    <w:rsid w:val="00B815CD"/>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C3"/>
    <w:rsid w:val="00B83AEB"/>
    <w:rsid w:val="00B83DAC"/>
    <w:rsid w:val="00B83DF6"/>
    <w:rsid w:val="00B83FC6"/>
    <w:rsid w:val="00B84A94"/>
    <w:rsid w:val="00B84BE8"/>
    <w:rsid w:val="00B84DC5"/>
    <w:rsid w:val="00B84E28"/>
    <w:rsid w:val="00B85172"/>
    <w:rsid w:val="00B853C5"/>
    <w:rsid w:val="00B855A8"/>
    <w:rsid w:val="00B85837"/>
    <w:rsid w:val="00B85840"/>
    <w:rsid w:val="00B85C0D"/>
    <w:rsid w:val="00B85F67"/>
    <w:rsid w:val="00B861B2"/>
    <w:rsid w:val="00B86367"/>
    <w:rsid w:val="00B86557"/>
    <w:rsid w:val="00B86B09"/>
    <w:rsid w:val="00B86B4D"/>
    <w:rsid w:val="00B86D87"/>
    <w:rsid w:val="00B86DBB"/>
    <w:rsid w:val="00B86ED9"/>
    <w:rsid w:val="00B86FBF"/>
    <w:rsid w:val="00B87067"/>
    <w:rsid w:val="00B878B9"/>
    <w:rsid w:val="00B87A27"/>
    <w:rsid w:val="00B87C60"/>
    <w:rsid w:val="00B87E95"/>
    <w:rsid w:val="00B90165"/>
    <w:rsid w:val="00B902E2"/>
    <w:rsid w:val="00B90960"/>
    <w:rsid w:val="00B90987"/>
    <w:rsid w:val="00B90A42"/>
    <w:rsid w:val="00B90AF6"/>
    <w:rsid w:val="00B91240"/>
    <w:rsid w:val="00B91356"/>
    <w:rsid w:val="00B91842"/>
    <w:rsid w:val="00B91E9D"/>
    <w:rsid w:val="00B91EF0"/>
    <w:rsid w:val="00B920CC"/>
    <w:rsid w:val="00B92191"/>
    <w:rsid w:val="00B922C4"/>
    <w:rsid w:val="00B924B1"/>
    <w:rsid w:val="00B9253D"/>
    <w:rsid w:val="00B9265F"/>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7EB"/>
    <w:rsid w:val="00BA0D74"/>
    <w:rsid w:val="00BA0EA9"/>
    <w:rsid w:val="00BA1342"/>
    <w:rsid w:val="00BA13D4"/>
    <w:rsid w:val="00BA13E0"/>
    <w:rsid w:val="00BA145F"/>
    <w:rsid w:val="00BA1598"/>
    <w:rsid w:val="00BA17C4"/>
    <w:rsid w:val="00BA2110"/>
    <w:rsid w:val="00BA2217"/>
    <w:rsid w:val="00BA24D9"/>
    <w:rsid w:val="00BA2520"/>
    <w:rsid w:val="00BA255B"/>
    <w:rsid w:val="00BA270E"/>
    <w:rsid w:val="00BA2729"/>
    <w:rsid w:val="00BA283C"/>
    <w:rsid w:val="00BA2AEB"/>
    <w:rsid w:val="00BA2B41"/>
    <w:rsid w:val="00BA3116"/>
    <w:rsid w:val="00BA3147"/>
    <w:rsid w:val="00BA33E7"/>
    <w:rsid w:val="00BA3500"/>
    <w:rsid w:val="00BA3594"/>
    <w:rsid w:val="00BA3603"/>
    <w:rsid w:val="00BA360F"/>
    <w:rsid w:val="00BA3621"/>
    <w:rsid w:val="00BA37EF"/>
    <w:rsid w:val="00BA37F4"/>
    <w:rsid w:val="00BA388C"/>
    <w:rsid w:val="00BA3920"/>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5F30"/>
    <w:rsid w:val="00BA60F3"/>
    <w:rsid w:val="00BA62A6"/>
    <w:rsid w:val="00BA6430"/>
    <w:rsid w:val="00BA659A"/>
    <w:rsid w:val="00BA673C"/>
    <w:rsid w:val="00BA68C1"/>
    <w:rsid w:val="00BA6A36"/>
    <w:rsid w:val="00BA6A73"/>
    <w:rsid w:val="00BA6D50"/>
    <w:rsid w:val="00BA6E96"/>
    <w:rsid w:val="00BA6FE6"/>
    <w:rsid w:val="00BA712E"/>
    <w:rsid w:val="00BA7276"/>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B8"/>
    <w:rsid w:val="00BB203B"/>
    <w:rsid w:val="00BB20E7"/>
    <w:rsid w:val="00BB225D"/>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28"/>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B2C"/>
    <w:rsid w:val="00BB7DB1"/>
    <w:rsid w:val="00BC01AA"/>
    <w:rsid w:val="00BC01B6"/>
    <w:rsid w:val="00BC0637"/>
    <w:rsid w:val="00BC06E5"/>
    <w:rsid w:val="00BC076A"/>
    <w:rsid w:val="00BC0AE6"/>
    <w:rsid w:val="00BC0E9A"/>
    <w:rsid w:val="00BC11F5"/>
    <w:rsid w:val="00BC1248"/>
    <w:rsid w:val="00BC13EC"/>
    <w:rsid w:val="00BC16BF"/>
    <w:rsid w:val="00BC17A3"/>
    <w:rsid w:val="00BC1B4B"/>
    <w:rsid w:val="00BC1C1F"/>
    <w:rsid w:val="00BC1D76"/>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ABF"/>
    <w:rsid w:val="00BC3B45"/>
    <w:rsid w:val="00BC3CF8"/>
    <w:rsid w:val="00BC3ED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ACF"/>
    <w:rsid w:val="00BC5BE8"/>
    <w:rsid w:val="00BC5CE2"/>
    <w:rsid w:val="00BC5F30"/>
    <w:rsid w:val="00BC6103"/>
    <w:rsid w:val="00BC642E"/>
    <w:rsid w:val="00BC6669"/>
    <w:rsid w:val="00BC66F1"/>
    <w:rsid w:val="00BC6742"/>
    <w:rsid w:val="00BC6A9C"/>
    <w:rsid w:val="00BC6F1F"/>
    <w:rsid w:val="00BC70FB"/>
    <w:rsid w:val="00BC71C5"/>
    <w:rsid w:val="00BC729D"/>
    <w:rsid w:val="00BC7541"/>
    <w:rsid w:val="00BC758A"/>
    <w:rsid w:val="00BC7659"/>
    <w:rsid w:val="00BC76F1"/>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5B9"/>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B5"/>
    <w:rsid w:val="00BD560A"/>
    <w:rsid w:val="00BD5642"/>
    <w:rsid w:val="00BD5686"/>
    <w:rsid w:val="00BD5A26"/>
    <w:rsid w:val="00BD5A74"/>
    <w:rsid w:val="00BD5B75"/>
    <w:rsid w:val="00BD5BC9"/>
    <w:rsid w:val="00BD5D4D"/>
    <w:rsid w:val="00BD5F20"/>
    <w:rsid w:val="00BD614C"/>
    <w:rsid w:val="00BD625B"/>
    <w:rsid w:val="00BD64B6"/>
    <w:rsid w:val="00BD6509"/>
    <w:rsid w:val="00BD65D2"/>
    <w:rsid w:val="00BD689C"/>
    <w:rsid w:val="00BD6909"/>
    <w:rsid w:val="00BD6A22"/>
    <w:rsid w:val="00BD6CB1"/>
    <w:rsid w:val="00BD6D75"/>
    <w:rsid w:val="00BD6E97"/>
    <w:rsid w:val="00BD7212"/>
    <w:rsid w:val="00BD725B"/>
    <w:rsid w:val="00BD727A"/>
    <w:rsid w:val="00BD7669"/>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0F45"/>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6A0"/>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5F5"/>
    <w:rsid w:val="00BE6685"/>
    <w:rsid w:val="00BE68B9"/>
    <w:rsid w:val="00BE6955"/>
    <w:rsid w:val="00BE6AFE"/>
    <w:rsid w:val="00BE6BA5"/>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910"/>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4F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47B"/>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C007CA"/>
    <w:rsid w:val="00C00C28"/>
    <w:rsid w:val="00C00E52"/>
    <w:rsid w:val="00C00F1A"/>
    <w:rsid w:val="00C00F1C"/>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56"/>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DBD"/>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95F"/>
    <w:rsid w:val="00C11C33"/>
    <w:rsid w:val="00C11C73"/>
    <w:rsid w:val="00C11F37"/>
    <w:rsid w:val="00C11FE5"/>
    <w:rsid w:val="00C11FF6"/>
    <w:rsid w:val="00C12068"/>
    <w:rsid w:val="00C12582"/>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25"/>
    <w:rsid w:val="00C16ADB"/>
    <w:rsid w:val="00C16B16"/>
    <w:rsid w:val="00C16C4F"/>
    <w:rsid w:val="00C16CAD"/>
    <w:rsid w:val="00C16CF9"/>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44B"/>
    <w:rsid w:val="00C23500"/>
    <w:rsid w:val="00C236F7"/>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151"/>
    <w:rsid w:val="00C2624A"/>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36A"/>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B78"/>
    <w:rsid w:val="00C3208A"/>
    <w:rsid w:val="00C320CB"/>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5C5"/>
    <w:rsid w:val="00C35657"/>
    <w:rsid w:val="00C3566B"/>
    <w:rsid w:val="00C35683"/>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CE7"/>
    <w:rsid w:val="00C43F70"/>
    <w:rsid w:val="00C44189"/>
    <w:rsid w:val="00C443E2"/>
    <w:rsid w:val="00C445BA"/>
    <w:rsid w:val="00C446E9"/>
    <w:rsid w:val="00C44757"/>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501BE"/>
    <w:rsid w:val="00C506B5"/>
    <w:rsid w:val="00C506B7"/>
    <w:rsid w:val="00C508B7"/>
    <w:rsid w:val="00C509D3"/>
    <w:rsid w:val="00C50AA6"/>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53E"/>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1F6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6F45"/>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A0"/>
    <w:rsid w:val="00C71BD5"/>
    <w:rsid w:val="00C71D76"/>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3D"/>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79E"/>
    <w:rsid w:val="00C7799E"/>
    <w:rsid w:val="00C77F89"/>
    <w:rsid w:val="00C8021B"/>
    <w:rsid w:val="00C80441"/>
    <w:rsid w:val="00C80547"/>
    <w:rsid w:val="00C8057F"/>
    <w:rsid w:val="00C80D59"/>
    <w:rsid w:val="00C80DB5"/>
    <w:rsid w:val="00C81092"/>
    <w:rsid w:val="00C810A6"/>
    <w:rsid w:val="00C811AC"/>
    <w:rsid w:val="00C8121F"/>
    <w:rsid w:val="00C812C0"/>
    <w:rsid w:val="00C818A9"/>
    <w:rsid w:val="00C8198E"/>
    <w:rsid w:val="00C819EF"/>
    <w:rsid w:val="00C81B30"/>
    <w:rsid w:val="00C81B55"/>
    <w:rsid w:val="00C81C89"/>
    <w:rsid w:val="00C81EDA"/>
    <w:rsid w:val="00C81F4A"/>
    <w:rsid w:val="00C820FD"/>
    <w:rsid w:val="00C8220B"/>
    <w:rsid w:val="00C8227E"/>
    <w:rsid w:val="00C822AB"/>
    <w:rsid w:val="00C82387"/>
    <w:rsid w:val="00C823D0"/>
    <w:rsid w:val="00C82691"/>
    <w:rsid w:val="00C82793"/>
    <w:rsid w:val="00C829CC"/>
    <w:rsid w:val="00C82A39"/>
    <w:rsid w:val="00C82AC0"/>
    <w:rsid w:val="00C82F4B"/>
    <w:rsid w:val="00C831FC"/>
    <w:rsid w:val="00C8351F"/>
    <w:rsid w:val="00C8395C"/>
    <w:rsid w:val="00C839FA"/>
    <w:rsid w:val="00C83B24"/>
    <w:rsid w:val="00C83C4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AFC"/>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A2D"/>
    <w:rsid w:val="00C95EC0"/>
    <w:rsid w:val="00C95F63"/>
    <w:rsid w:val="00C96220"/>
    <w:rsid w:val="00C963E1"/>
    <w:rsid w:val="00C965AD"/>
    <w:rsid w:val="00C96856"/>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DF6"/>
    <w:rsid w:val="00CA0FCC"/>
    <w:rsid w:val="00CA114D"/>
    <w:rsid w:val="00CA1225"/>
    <w:rsid w:val="00CA14A8"/>
    <w:rsid w:val="00CA18D2"/>
    <w:rsid w:val="00CA212E"/>
    <w:rsid w:val="00CA2919"/>
    <w:rsid w:val="00CA2C56"/>
    <w:rsid w:val="00CA326D"/>
    <w:rsid w:val="00CA32E9"/>
    <w:rsid w:val="00CA3313"/>
    <w:rsid w:val="00CA3387"/>
    <w:rsid w:val="00CA35EC"/>
    <w:rsid w:val="00CA36F6"/>
    <w:rsid w:val="00CA397F"/>
    <w:rsid w:val="00CA3D3B"/>
    <w:rsid w:val="00CA3E51"/>
    <w:rsid w:val="00CA3EC1"/>
    <w:rsid w:val="00CA3EE7"/>
    <w:rsid w:val="00CA4221"/>
    <w:rsid w:val="00CA4391"/>
    <w:rsid w:val="00CA4520"/>
    <w:rsid w:val="00CA4556"/>
    <w:rsid w:val="00CA46ED"/>
    <w:rsid w:val="00CA475D"/>
    <w:rsid w:val="00CA4961"/>
    <w:rsid w:val="00CA49C0"/>
    <w:rsid w:val="00CA4A24"/>
    <w:rsid w:val="00CA4A3F"/>
    <w:rsid w:val="00CA4C14"/>
    <w:rsid w:val="00CA4F58"/>
    <w:rsid w:val="00CA51A0"/>
    <w:rsid w:val="00CA51F0"/>
    <w:rsid w:val="00CA54B2"/>
    <w:rsid w:val="00CA5547"/>
    <w:rsid w:val="00CA5842"/>
    <w:rsid w:val="00CA5914"/>
    <w:rsid w:val="00CA5DA3"/>
    <w:rsid w:val="00CA605E"/>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0ED1"/>
    <w:rsid w:val="00CB1174"/>
    <w:rsid w:val="00CB11BD"/>
    <w:rsid w:val="00CB1368"/>
    <w:rsid w:val="00CB167F"/>
    <w:rsid w:val="00CB179C"/>
    <w:rsid w:val="00CB1B2F"/>
    <w:rsid w:val="00CB1C31"/>
    <w:rsid w:val="00CB1F2A"/>
    <w:rsid w:val="00CB221F"/>
    <w:rsid w:val="00CB2335"/>
    <w:rsid w:val="00CB2426"/>
    <w:rsid w:val="00CB2595"/>
    <w:rsid w:val="00CB2601"/>
    <w:rsid w:val="00CB2745"/>
    <w:rsid w:val="00CB2791"/>
    <w:rsid w:val="00CB2818"/>
    <w:rsid w:val="00CB2829"/>
    <w:rsid w:val="00CB283F"/>
    <w:rsid w:val="00CB28AE"/>
    <w:rsid w:val="00CB2918"/>
    <w:rsid w:val="00CB2972"/>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EC7"/>
    <w:rsid w:val="00CB41E7"/>
    <w:rsid w:val="00CB4275"/>
    <w:rsid w:val="00CB4278"/>
    <w:rsid w:val="00CB42C9"/>
    <w:rsid w:val="00CB480A"/>
    <w:rsid w:val="00CB4C12"/>
    <w:rsid w:val="00CB4D8A"/>
    <w:rsid w:val="00CB4FA5"/>
    <w:rsid w:val="00CB5000"/>
    <w:rsid w:val="00CB5008"/>
    <w:rsid w:val="00CB50CA"/>
    <w:rsid w:val="00CB5185"/>
    <w:rsid w:val="00CB5494"/>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78C"/>
    <w:rsid w:val="00CC19CE"/>
    <w:rsid w:val="00CC1A18"/>
    <w:rsid w:val="00CC1B09"/>
    <w:rsid w:val="00CC1B5C"/>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A3F"/>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B66"/>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140"/>
    <w:rsid w:val="00CD1365"/>
    <w:rsid w:val="00CD13E1"/>
    <w:rsid w:val="00CD14AE"/>
    <w:rsid w:val="00CD14CB"/>
    <w:rsid w:val="00CD169D"/>
    <w:rsid w:val="00CD179D"/>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47"/>
    <w:rsid w:val="00CD48E1"/>
    <w:rsid w:val="00CD492B"/>
    <w:rsid w:val="00CD4AB6"/>
    <w:rsid w:val="00CD4D33"/>
    <w:rsid w:val="00CD4F13"/>
    <w:rsid w:val="00CD5206"/>
    <w:rsid w:val="00CD5296"/>
    <w:rsid w:val="00CD5318"/>
    <w:rsid w:val="00CD5431"/>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D7E48"/>
    <w:rsid w:val="00CE0008"/>
    <w:rsid w:val="00CE025E"/>
    <w:rsid w:val="00CE030D"/>
    <w:rsid w:val="00CE03B6"/>
    <w:rsid w:val="00CE04D2"/>
    <w:rsid w:val="00CE05F2"/>
    <w:rsid w:val="00CE0755"/>
    <w:rsid w:val="00CE097D"/>
    <w:rsid w:val="00CE0A13"/>
    <w:rsid w:val="00CE0AFA"/>
    <w:rsid w:val="00CE0CBF"/>
    <w:rsid w:val="00CE0EA7"/>
    <w:rsid w:val="00CE0F12"/>
    <w:rsid w:val="00CE0F74"/>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9F3"/>
    <w:rsid w:val="00CE6AD5"/>
    <w:rsid w:val="00CE6E24"/>
    <w:rsid w:val="00CE7108"/>
    <w:rsid w:val="00CE7202"/>
    <w:rsid w:val="00CE7392"/>
    <w:rsid w:val="00CE76BD"/>
    <w:rsid w:val="00CE781A"/>
    <w:rsid w:val="00CE7880"/>
    <w:rsid w:val="00CE7B7F"/>
    <w:rsid w:val="00CE7B8B"/>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932"/>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2DE"/>
    <w:rsid w:val="00CF4313"/>
    <w:rsid w:val="00CF495B"/>
    <w:rsid w:val="00CF4B3B"/>
    <w:rsid w:val="00CF4DA1"/>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36"/>
    <w:rsid w:val="00CF6C9A"/>
    <w:rsid w:val="00CF6FDA"/>
    <w:rsid w:val="00CF7014"/>
    <w:rsid w:val="00CF74F6"/>
    <w:rsid w:val="00CF75A1"/>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1D4"/>
    <w:rsid w:val="00D01731"/>
    <w:rsid w:val="00D017D5"/>
    <w:rsid w:val="00D017EE"/>
    <w:rsid w:val="00D01C73"/>
    <w:rsid w:val="00D01E64"/>
    <w:rsid w:val="00D01F51"/>
    <w:rsid w:val="00D021D9"/>
    <w:rsid w:val="00D02369"/>
    <w:rsid w:val="00D0238B"/>
    <w:rsid w:val="00D02A96"/>
    <w:rsid w:val="00D02AEA"/>
    <w:rsid w:val="00D02AFC"/>
    <w:rsid w:val="00D02C36"/>
    <w:rsid w:val="00D02CCD"/>
    <w:rsid w:val="00D02DFF"/>
    <w:rsid w:val="00D02E17"/>
    <w:rsid w:val="00D02F2F"/>
    <w:rsid w:val="00D0310D"/>
    <w:rsid w:val="00D0321D"/>
    <w:rsid w:val="00D03321"/>
    <w:rsid w:val="00D0377C"/>
    <w:rsid w:val="00D0392D"/>
    <w:rsid w:val="00D03BC0"/>
    <w:rsid w:val="00D03BCC"/>
    <w:rsid w:val="00D03E5A"/>
    <w:rsid w:val="00D03F2A"/>
    <w:rsid w:val="00D03F75"/>
    <w:rsid w:val="00D04069"/>
    <w:rsid w:val="00D040C5"/>
    <w:rsid w:val="00D042D1"/>
    <w:rsid w:val="00D0481A"/>
    <w:rsid w:val="00D04877"/>
    <w:rsid w:val="00D048A8"/>
    <w:rsid w:val="00D0497B"/>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A3E"/>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928"/>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9C4"/>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4B4"/>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77C"/>
    <w:rsid w:val="00D26B0F"/>
    <w:rsid w:val="00D26B2E"/>
    <w:rsid w:val="00D26DBE"/>
    <w:rsid w:val="00D26F07"/>
    <w:rsid w:val="00D26F32"/>
    <w:rsid w:val="00D27284"/>
    <w:rsid w:val="00D2771A"/>
    <w:rsid w:val="00D278C3"/>
    <w:rsid w:val="00D2794D"/>
    <w:rsid w:val="00D27976"/>
    <w:rsid w:val="00D27AAD"/>
    <w:rsid w:val="00D27F01"/>
    <w:rsid w:val="00D3001F"/>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3EBF"/>
    <w:rsid w:val="00D3410B"/>
    <w:rsid w:val="00D344C9"/>
    <w:rsid w:val="00D34679"/>
    <w:rsid w:val="00D34686"/>
    <w:rsid w:val="00D34CAF"/>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5BE"/>
    <w:rsid w:val="00D43888"/>
    <w:rsid w:val="00D439BB"/>
    <w:rsid w:val="00D43A4D"/>
    <w:rsid w:val="00D440A1"/>
    <w:rsid w:val="00D441BE"/>
    <w:rsid w:val="00D4429F"/>
    <w:rsid w:val="00D443F5"/>
    <w:rsid w:val="00D4478E"/>
    <w:rsid w:val="00D44A43"/>
    <w:rsid w:val="00D44A5C"/>
    <w:rsid w:val="00D44E3F"/>
    <w:rsid w:val="00D4505D"/>
    <w:rsid w:val="00D454BF"/>
    <w:rsid w:val="00D45774"/>
    <w:rsid w:val="00D45A43"/>
    <w:rsid w:val="00D45B31"/>
    <w:rsid w:val="00D45B68"/>
    <w:rsid w:val="00D45CD0"/>
    <w:rsid w:val="00D45D51"/>
    <w:rsid w:val="00D45F33"/>
    <w:rsid w:val="00D4606F"/>
    <w:rsid w:val="00D46493"/>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1EF"/>
    <w:rsid w:val="00D521FE"/>
    <w:rsid w:val="00D52200"/>
    <w:rsid w:val="00D52400"/>
    <w:rsid w:val="00D52617"/>
    <w:rsid w:val="00D52669"/>
    <w:rsid w:val="00D527A2"/>
    <w:rsid w:val="00D52819"/>
    <w:rsid w:val="00D52835"/>
    <w:rsid w:val="00D52A14"/>
    <w:rsid w:val="00D52A9A"/>
    <w:rsid w:val="00D52CF0"/>
    <w:rsid w:val="00D52D0F"/>
    <w:rsid w:val="00D52D47"/>
    <w:rsid w:val="00D52E1D"/>
    <w:rsid w:val="00D52EBD"/>
    <w:rsid w:val="00D530F3"/>
    <w:rsid w:val="00D53110"/>
    <w:rsid w:val="00D5322A"/>
    <w:rsid w:val="00D53685"/>
    <w:rsid w:val="00D53768"/>
    <w:rsid w:val="00D537B0"/>
    <w:rsid w:val="00D538D8"/>
    <w:rsid w:val="00D53EF4"/>
    <w:rsid w:val="00D5401E"/>
    <w:rsid w:val="00D540AC"/>
    <w:rsid w:val="00D541FB"/>
    <w:rsid w:val="00D54214"/>
    <w:rsid w:val="00D54370"/>
    <w:rsid w:val="00D5438E"/>
    <w:rsid w:val="00D544A2"/>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9C"/>
    <w:rsid w:val="00D56810"/>
    <w:rsid w:val="00D56A89"/>
    <w:rsid w:val="00D56ADD"/>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338"/>
    <w:rsid w:val="00D6153F"/>
    <w:rsid w:val="00D61697"/>
    <w:rsid w:val="00D61A63"/>
    <w:rsid w:val="00D61C7C"/>
    <w:rsid w:val="00D6204F"/>
    <w:rsid w:val="00D6205B"/>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6"/>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BD6"/>
    <w:rsid w:val="00D72BDC"/>
    <w:rsid w:val="00D72CF2"/>
    <w:rsid w:val="00D72E11"/>
    <w:rsid w:val="00D72E7E"/>
    <w:rsid w:val="00D73118"/>
    <w:rsid w:val="00D73231"/>
    <w:rsid w:val="00D7323C"/>
    <w:rsid w:val="00D73347"/>
    <w:rsid w:val="00D7338C"/>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498"/>
    <w:rsid w:val="00D8295D"/>
    <w:rsid w:val="00D829AC"/>
    <w:rsid w:val="00D82A89"/>
    <w:rsid w:val="00D82AA1"/>
    <w:rsid w:val="00D82C77"/>
    <w:rsid w:val="00D8313E"/>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1D"/>
    <w:rsid w:val="00D847C6"/>
    <w:rsid w:val="00D8498F"/>
    <w:rsid w:val="00D84ABA"/>
    <w:rsid w:val="00D84AD9"/>
    <w:rsid w:val="00D84E29"/>
    <w:rsid w:val="00D85331"/>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10"/>
    <w:rsid w:val="00D87983"/>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6AF"/>
    <w:rsid w:val="00D92738"/>
    <w:rsid w:val="00D92AA7"/>
    <w:rsid w:val="00D92B0B"/>
    <w:rsid w:val="00D92CBC"/>
    <w:rsid w:val="00D92D00"/>
    <w:rsid w:val="00D92FD3"/>
    <w:rsid w:val="00D93064"/>
    <w:rsid w:val="00D931CE"/>
    <w:rsid w:val="00D931F2"/>
    <w:rsid w:val="00D935D9"/>
    <w:rsid w:val="00D93818"/>
    <w:rsid w:val="00D938C1"/>
    <w:rsid w:val="00D938CE"/>
    <w:rsid w:val="00D93A2F"/>
    <w:rsid w:val="00D93EF4"/>
    <w:rsid w:val="00D94151"/>
    <w:rsid w:val="00D942B8"/>
    <w:rsid w:val="00D943A4"/>
    <w:rsid w:val="00D94570"/>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86C"/>
    <w:rsid w:val="00D9793D"/>
    <w:rsid w:val="00D97A6A"/>
    <w:rsid w:val="00D97B21"/>
    <w:rsid w:val="00D97C66"/>
    <w:rsid w:val="00D97CE1"/>
    <w:rsid w:val="00D97D08"/>
    <w:rsid w:val="00D97DDF"/>
    <w:rsid w:val="00D97E86"/>
    <w:rsid w:val="00D97E8D"/>
    <w:rsid w:val="00D97FD9"/>
    <w:rsid w:val="00DA000D"/>
    <w:rsid w:val="00DA015E"/>
    <w:rsid w:val="00DA02EC"/>
    <w:rsid w:val="00DA0935"/>
    <w:rsid w:val="00DA0986"/>
    <w:rsid w:val="00DA0A37"/>
    <w:rsid w:val="00DA0FC0"/>
    <w:rsid w:val="00DA10F6"/>
    <w:rsid w:val="00DA11D3"/>
    <w:rsid w:val="00DA193F"/>
    <w:rsid w:val="00DA1B91"/>
    <w:rsid w:val="00DA1D47"/>
    <w:rsid w:val="00DA1D80"/>
    <w:rsid w:val="00DA1DD2"/>
    <w:rsid w:val="00DA2046"/>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3FCD"/>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12"/>
    <w:rsid w:val="00DA64D3"/>
    <w:rsid w:val="00DA6614"/>
    <w:rsid w:val="00DA6711"/>
    <w:rsid w:val="00DA6719"/>
    <w:rsid w:val="00DA6819"/>
    <w:rsid w:val="00DA6CAC"/>
    <w:rsid w:val="00DA6DE0"/>
    <w:rsid w:val="00DA714A"/>
    <w:rsid w:val="00DA71AF"/>
    <w:rsid w:val="00DA727D"/>
    <w:rsid w:val="00DA7461"/>
    <w:rsid w:val="00DA75F8"/>
    <w:rsid w:val="00DA7A85"/>
    <w:rsid w:val="00DA7ACD"/>
    <w:rsid w:val="00DA7B93"/>
    <w:rsid w:val="00DA7BC7"/>
    <w:rsid w:val="00DA7E4C"/>
    <w:rsid w:val="00DA7EC1"/>
    <w:rsid w:val="00DA7EC3"/>
    <w:rsid w:val="00DA7F9A"/>
    <w:rsid w:val="00DB0001"/>
    <w:rsid w:val="00DB0564"/>
    <w:rsid w:val="00DB05B1"/>
    <w:rsid w:val="00DB0622"/>
    <w:rsid w:val="00DB06C9"/>
    <w:rsid w:val="00DB0943"/>
    <w:rsid w:val="00DB0C68"/>
    <w:rsid w:val="00DB0D5D"/>
    <w:rsid w:val="00DB0E9A"/>
    <w:rsid w:val="00DB1539"/>
    <w:rsid w:val="00DB165A"/>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54"/>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50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24"/>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851"/>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33"/>
    <w:rsid w:val="00DD49D3"/>
    <w:rsid w:val="00DD4BC8"/>
    <w:rsid w:val="00DD4DD8"/>
    <w:rsid w:val="00DD4DE2"/>
    <w:rsid w:val="00DD50B3"/>
    <w:rsid w:val="00DD52EB"/>
    <w:rsid w:val="00DD5521"/>
    <w:rsid w:val="00DD56EB"/>
    <w:rsid w:val="00DD59AB"/>
    <w:rsid w:val="00DD5FFE"/>
    <w:rsid w:val="00DD6396"/>
    <w:rsid w:val="00DD63AC"/>
    <w:rsid w:val="00DD6463"/>
    <w:rsid w:val="00DD6B95"/>
    <w:rsid w:val="00DD6C70"/>
    <w:rsid w:val="00DD6DA2"/>
    <w:rsid w:val="00DD7080"/>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37E"/>
    <w:rsid w:val="00DE45BD"/>
    <w:rsid w:val="00DE464E"/>
    <w:rsid w:val="00DE4664"/>
    <w:rsid w:val="00DE4811"/>
    <w:rsid w:val="00DE491C"/>
    <w:rsid w:val="00DE4B0C"/>
    <w:rsid w:val="00DE5042"/>
    <w:rsid w:val="00DE566C"/>
    <w:rsid w:val="00DE577C"/>
    <w:rsid w:val="00DE5AB1"/>
    <w:rsid w:val="00DE5C7F"/>
    <w:rsid w:val="00DE5DC5"/>
    <w:rsid w:val="00DE5FDA"/>
    <w:rsid w:val="00DE6187"/>
    <w:rsid w:val="00DE61AA"/>
    <w:rsid w:val="00DE638B"/>
    <w:rsid w:val="00DE685A"/>
    <w:rsid w:val="00DE6A5A"/>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E7FEA"/>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6E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5D"/>
    <w:rsid w:val="00DF6FDD"/>
    <w:rsid w:val="00DF7226"/>
    <w:rsid w:val="00DF76CF"/>
    <w:rsid w:val="00DF789B"/>
    <w:rsid w:val="00DF78F8"/>
    <w:rsid w:val="00DF79AB"/>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CC0"/>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88D"/>
    <w:rsid w:val="00E05A0B"/>
    <w:rsid w:val="00E05A43"/>
    <w:rsid w:val="00E05BD3"/>
    <w:rsid w:val="00E05EC6"/>
    <w:rsid w:val="00E05FC4"/>
    <w:rsid w:val="00E06374"/>
    <w:rsid w:val="00E06683"/>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7C9"/>
    <w:rsid w:val="00E10B18"/>
    <w:rsid w:val="00E10BE0"/>
    <w:rsid w:val="00E10D04"/>
    <w:rsid w:val="00E11124"/>
    <w:rsid w:val="00E1147B"/>
    <w:rsid w:val="00E114BC"/>
    <w:rsid w:val="00E1152A"/>
    <w:rsid w:val="00E11A10"/>
    <w:rsid w:val="00E11B7C"/>
    <w:rsid w:val="00E11EB8"/>
    <w:rsid w:val="00E11F35"/>
    <w:rsid w:val="00E1234A"/>
    <w:rsid w:val="00E1273A"/>
    <w:rsid w:val="00E12933"/>
    <w:rsid w:val="00E12935"/>
    <w:rsid w:val="00E12958"/>
    <w:rsid w:val="00E12A5A"/>
    <w:rsid w:val="00E12AF0"/>
    <w:rsid w:val="00E12C6A"/>
    <w:rsid w:val="00E12DE3"/>
    <w:rsid w:val="00E12F29"/>
    <w:rsid w:val="00E12FFC"/>
    <w:rsid w:val="00E1304D"/>
    <w:rsid w:val="00E1307A"/>
    <w:rsid w:val="00E13454"/>
    <w:rsid w:val="00E135AF"/>
    <w:rsid w:val="00E136AE"/>
    <w:rsid w:val="00E139D0"/>
    <w:rsid w:val="00E139E9"/>
    <w:rsid w:val="00E13BC7"/>
    <w:rsid w:val="00E13D4C"/>
    <w:rsid w:val="00E14039"/>
    <w:rsid w:val="00E143F1"/>
    <w:rsid w:val="00E145A7"/>
    <w:rsid w:val="00E145E0"/>
    <w:rsid w:val="00E146A6"/>
    <w:rsid w:val="00E147E5"/>
    <w:rsid w:val="00E14913"/>
    <w:rsid w:val="00E149B6"/>
    <w:rsid w:val="00E149D5"/>
    <w:rsid w:val="00E14A9F"/>
    <w:rsid w:val="00E14DBA"/>
    <w:rsid w:val="00E14E6C"/>
    <w:rsid w:val="00E14F70"/>
    <w:rsid w:val="00E15011"/>
    <w:rsid w:val="00E15050"/>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304"/>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56E"/>
    <w:rsid w:val="00E216A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AFA"/>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6C7"/>
    <w:rsid w:val="00E3070A"/>
    <w:rsid w:val="00E308FB"/>
    <w:rsid w:val="00E3093D"/>
    <w:rsid w:val="00E3098C"/>
    <w:rsid w:val="00E30A72"/>
    <w:rsid w:val="00E30DB2"/>
    <w:rsid w:val="00E30E43"/>
    <w:rsid w:val="00E30E65"/>
    <w:rsid w:val="00E30EF4"/>
    <w:rsid w:val="00E31506"/>
    <w:rsid w:val="00E31618"/>
    <w:rsid w:val="00E31619"/>
    <w:rsid w:val="00E317F8"/>
    <w:rsid w:val="00E319C7"/>
    <w:rsid w:val="00E3200D"/>
    <w:rsid w:val="00E328EE"/>
    <w:rsid w:val="00E32ADE"/>
    <w:rsid w:val="00E32B64"/>
    <w:rsid w:val="00E32DAA"/>
    <w:rsid w:val="00E32E0E"/>
    <w:rsid w:val="00E32EF4"/>
    <w:rsid w:val="00E3305B"/>
    <w:rsid w:val="00E330BF"/>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26"/>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6D5F"/>
    <w:rsid w:val="00E37209"/>
    <w:rsid w:val="00E377BF"/>
    <w:rsid w:val="00E37AD8"/>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218"/>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42"/>
    <w:rsid w:val="00E474ED"/>
    <w:rsid w:val="00E476E1"/>
    <w:rsid w:val="00E478CC"/>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44A"/>
    <w:rsid w:val="00E52955"/>
    <w:rsid w:val="00E52B59"/>
    <w:rsid w:val="00E52CCE"/>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8C4"/>
    <w:rsid w:val="00E6196B"/>
    <w:rsid w:val="00E61DAC"/>
    <w:rsid w:val="00E61EE9"/>
    <w:rsid w:val="00E61F86"/>
    <w:rsid w:val="00E62216"/>
    <w:rsid w:val="00E6222F"/>
    <w:rsid w:val="00E62264"/>
    <w:rsid w:val="00E6264C"/>
    <w:rsid w:val="00E626BF"/>
    <w:rsid w:val="00E62999"/>
    <w:rsid w:val="00E62AF2"/>
    <w:rsid w:val="00E62C6B"/>
    <w:rsid w:val="00E62DDA"/>
    <w:rsid w:val="00E62EB3"/>
    <w:rsid w:val="00E630F7"/>
    <w:rsid w:val="00E63223"/>
    <w:rsid w:val="00E634A7"/>
    <w:rsid w:val="00E637CD"/>
    <w:rsid w:val="00E63A8C"/>
    <w:rsid w:val="00E63D7B"/>
    <w:rsid w:val="00E63DA0"/>
    <w:rsid w:val="00E64050"/>
    <w:rsid w:val="00E640C7"/>
    <w:rsid w:val="00E64327"/>
    <w:rsid w:val="00E643D0"/>
    <w:rsid w:val="00E64472"/>
    <w:rsid w:val="00E64763"/>
    <w:rsid w:val="00E647DC"/>
    <w:rsid w:val="00E6484F"/>
    <w:rsid w:val="00E64B4F"/>
    <w:rsid w:val="00E64C7B"/>
    <w:rsid w:val="00E65333"/>
    <w:rsid w:val="00E65722"/>
    <w:rsid w:val="00E65726"/>
    <w:rsid w:val="00E65A35"/>
    <w:rsid w:val="00E65C87"/>
    <w:rsid w:val="00E65D33"/>
    <w:rsid w:val="00E65E6B"/>
    <w:rsid w:val="00E6610C"/>
    <w:rsid w:val="00E661F1"/>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2D"/>
    <w:rsid w:val="00E71DF1"/>
    <w:rsid w:val="00E71E30"/>
    <w:rsid w:val="00E71EDB"/>
    <w:rsid w:val="00E71FBA"/>
    <w:rsid w:val="00E722FC"/>
    <w:rsid w:val="00E723D3"/>
    <w:rsid w:val="00E7242A"/>
    <w:rsid w:val="00E72737"/>
    <w:rsid w:val="00E727F4"/>
    <w:rsid w:val="00E72825"/>
    <w:rsid w:val="00E72ABE"/>
    <w:rsid w:val="00E72ACB"/>
    <w:rsid w:val="00E72BCC"/>
    <w:rsid w:val="00E72C01"/>
    <w:rsid w:val="00E7309E"/>
    <w:rsid w:val="00E73279"/>
    <w:rsid w:val="00E73302"/>
    <w:rsid w:val="00E7362A"/>
    <w:rsid w:val="00E73679"/>
    <w:rsid w:val="00E739A7"/>
    <w:rsid w:val="00E73E01"/>
    <w:rsid w:val="00E73E83"/>
    <w:rsid w:val="00E73FD6"/>
    <w:rsid w:val="00E7449A"/>
    <w:rsid w:val="00E74581"/>
    <w:rsid w:val="00E746D0"/>
    <w:rsid w:val="00E74A5E"/>
    <w:rsid w:val="00E74B5A"/>
    <w:rsid w:val="00E74D56"/>
    <w:rsid w:val="00E75096"/>
    <w:rsid w:val="00E751E2"/>
    <w:rsid w:val="00E7524F"/>
    <w:rsid w:val="00E754BE"/>
    <w:rsid w:val="00E75536"/>
    <w:rsid w:val="00E7556D"/>
    <w:rsid w:val="00E75693"/>
    <w:rsid w:val="00E756FB"/>
    <w:rsid w:val="00E75871"/>
    <w:rsid w:val="00E758AA"/>
    <w:rsid w:val="00E759B5"/>
    <w:rsid w:val="00E75BE4"/>
    <w:rsid w:val="00E75F94"/>
    <w:rsid w:val="00E7612F"/>
    <w:rsid w:val="00E76141"/>
    <w:rsid w:val="00E76270"/>
    <w:rsid w:val="00E7647F"/>
    <w:rsid w:val="00E764D3"/>
    <w:rsid w:val="00E7663E"/>
    <w:rsid w:val="00E76B45"/>
    <w:rsid w:val="00E77040"/>
    <w:rsid w:val="00E772C4"/>
    <w:rsid w:val="00E77655"/>
    <w:rsid w:val="00E778F8"/>
    <w:rsid w:val="00E77910"/>
    <w:rsid w:val="00E77E5D"/>
    <w:rsid w:val="00E800A2"/>
    <w:rsid w:val="00E800B8"/>
    <w:rsid w:val="00E8016D"/>
    <w:rsid w:val="00E80219"/>
    <w:rsid w:val="00E804C9"/>
    <w:rsid w:val="00E805A6"/>
    <w:rsid w:val="00E807B4"/>
    <w:rsid w:val="00E80AD8"/>
    <w:rsid w:val="00E80B5C"/>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7C5"/>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03A"/>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034"/>
    <w:rsid w:val="00EA148D"/>
    <w:rsid w:val="00EA152D"/>
    <w:rsid w:val="00EA18F1"/>
    <w:rsid w:val="00EA1A5B"/>
    <w:rsid w:val="00EA1B19"/>
    <w:rsid w:val="00EA1B4A"/>
    <w:rsid w:val="00EA1BF0"/>
    <w:rsid w:val="00EA1CC1"/>
    <w:rsid w:val="00EA1E46"/>
    <w:rsid w:val="00EA1F6E"/>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1A"/>
    <w:rsid w:val="00EA396F"/>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863"/>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946"/>
    <w:rsid w:val="00EB0ABD"/>
    <w:rsid w:val="00EB0C54"/>
    <w:rsid w:val="00EB1705"/>
    <w:rsid w:val="00EB17C2"/>
    <w:rsid w:val="00EB19DB"/>
    <w:rsid w:val="00EB1F36"/>
    <w:rsid w:val="00EB233C"/>
    <w:rsid w:val="00EB2435"/>
    <w:rsid w:val="00EB2571"/>
    <w:rsid w:val="00EB269A"/>
    <w:rsid w:val="00EB2769"/>
    <w:rsid w:val="00EB2814"/>
    <w:rsid w:val="00EB296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6D15"/>
    <w:rsid w:val="00EB7097"/>
    <w:rsid w:val="00EB709B"/>
    <w:rsid w:val="00EB71FF"/>
    <w:rsid w:val="00EB720A"/>
    <w:rsid w:val="00EB749C"/>
    <w:rsid w:val="00EB7636"/>
    <w:rsid w:val="00EB7675"/>
    <w:rsid w:val="00EB7832"/>
    <w:rsid w:val="00EB7939"/>
    <w:rsid w:val="00EB7B45"/>
    <w:rsid w:val="00EB7B4D"/>
    <w:rsid w:val="00EB7B7F"/>
    <w:rsid w:val="00EB7C50"/>
    <w:rsid w:val="00EB7E17"/>
    <w:rsid w:val="00EB7E4D"/>
    <w:rsid w:val="00EB7E97"/>
    <w:rsid w:val="00EB7FA9"/>
    <w:rsid w:val="00EB7FE8"/>
    <w:rsid w:val="00EC0006"/>
    <w:rsid w:val="00EC05B8"/>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71"/>
    <w:rsid w:val="00EC219F"/>
    <w:rsid w:val="00EC252D"/>
    <w:rsid w:val="00EC259E"/>
    <w:rsid w:val="00EC26A6"/>
    <w:rsid w:val="00EC26EF"/>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48A"/>
    <w:rsid w:val="00EC555C"/>
    <w:rsid w:val="00EC55A8"/>
    <w:rsid w:val="00EC5AC1"/>
    <w:rsid w:val="00EC5EA0"/>
    <w:rsid w:val="00EC5F49"/>
    <w:rsid w:val="00EC6015"/>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69"/>
    <w:rsid w:val="00ED0DE8"/>
    <w:rsid w:val="00ED0EB9"/>
    <w:rsid w:val="00ED1293"/>
    <w:rsid w:val="00ED16D9"/>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524"/>
    <w:rsid w:val="00ED6A1F"/>
    <w:rsid w:val="00ED6A40"/>
    <w:rsid w:val="00ED6A57"/>
    <w:rsid w:val="00ED6E4E"/>
    <w:rsid w:val="00ED6EE9"/>
    <w:rsid w:val="00ED704D"/>
    <w:rsid w:val="00ED70C4"/>
    <w:rsid w:val="00ED71BC"/>
    <w:rsid w:val="00ED71F7"/>
    <w:rsid w:val="00ED7205"/>
    <w:rsid w:val="00ED7372"/>
    <w:rsid w:val="00ED753C"/>
    <w:rsid w:val="00ED794F"/>
    <w:rsid w:val="00ED7BAF"/>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B7D"/>
    <w:rsid w:val="00EE1C0B"/>
    <w:rsid w:val="00EE1CDA"/>
    <w:rsid w:val="00EE1D37"/>
    <w:rsid w:val="00EE1DA9"/>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B76"/>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CE1"/>
    <w:rsid w:val="00EE6E05"/>
    <w:rsid w:val="00EE6EA1"/>
    <w:rsid w:val="00EE6F69"/>
    <w:rsid w:val="00EE71ED"/>
    <w:rsid w:val="00EE7286"/>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B57"/>
    <w:rsid w:val="00EF2EE6"/>
    <w:rsid w:val="00EF2FB5"/>
    <w:rsid w:val="00EF35D9"/>
    <w:rsid w:val="00EF369F"/>
    <w:rsid w:val="00EF37FE"/>
    <w:rsid w:val="00EF3A28"/>
    <w:rsid w:val="00EF3A3D"/>
    <w:rsid w:val="00EF3A4A"/>
    <w:rsid w:val="00EF3AFE"/>
    <w:rsid w:val="00EF3D41"/>
    <w:rsid w:val="00EF3D43"/>
    <w:rsid w:val="00EF3EB5"/>
    <w:rsid w:val="00EF3EB7"/>
    <w:rsid w:val="00EF3EE0"/>
    <w:rsid w:val="00EF3EE5"/>
    <w:rsid w:val="00EF3EFC"/>
    <w:rsid w:val="00EF3F89"/>
    <w:rsid w:val="00EF41E7"/>
    <w:rsid w:val="00EF453D"/>
    <w:rsid w:val="00EF464D"/>
    <w:rsid w:val="00EF493B"/>
    <w:rsid w:val="00EF4F32"/>
    <w:rsid w:val="00EF50D0"/>
    <w:rsid w:val="00EF512D"/>
    <w:rsid w:val="00EF5326"/>
    <w:rsid w:val="00EF57F7"/>
    <w:rsid w:val="00EF580B"/>
    <w:rsid w:val="00EF5861"/>
    <w:rsid w:val="00EF5E5C"/>
    <w:rsid w:val="00EF5EE9"/>
    <w:rsid w:val="00EF6050"/>
    <w:rsid w:val="00EF61C2"/>
    <w:rsid w:val="00EF631E"/>
    <w:rsid w:val="00EF634C"/>
    <w:rsid w:val="00EF65C8"/>
    <w:rsid w:val="00EF6AF6"/>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B4D"/>
    <w:rsid w:val="00EF7BBC"/>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3E5"/>
    <w:rsid w:val="00F10437"/>
    <w:rsid w:val="00F10465"/>
    <w:rsid w:val="00F10864"/>
    <w:rsid w:val="00F108EC"/>
    <w:rsid w:val="00F10992"/>
    <w:rsid w:val="00F1165E"/>
    <w:rsid w:val="00F117D8"/>
    <w:rsid w:val="00F1188E"/>
    <w:rsid w:val="00F11CF5"/>
    <w:rsid w:val="00F11FF0"/>
    <w:rsid w:val="00F12219"/>
    <w:rsid w:val="00F1248D"/>
    <w:rsid w:val="00F1265F"/>
    <w:rsid w:val="00F12768"/>
    <w:rsid w:val="00F12A26"/>
    <w:rsid w:val="00F12A79"/>
    <w:rsid w:val="00F12B3D"/>
    <w:rsid w:val="00F12CC1"/>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8E8"/>
    <w:rsid w:val="00F15CE7"/>
    <w:rsid w:val="00F15FC9"/>
    <w:rsid w:val="00F165FF"/>
    <w:rsid w:val="00F16689"/>
    <w:rsid w:val="00F16709"/>
    <w:rsid w:val="00F16958"/>
    <w:rsid w:val="00F16BB1"/>
    <w:rsid w:val="00F16F68"/>
    <w:rsid w:val="00F16FB9"/>
    <w:rsid w:val="00F1713D"/>
    <w:rsid w:val="00F17483"/>
    <w:rsid w:val="00F176BA"/>
    <w:rsid w:val="00F17A8F"/>
    <w:rsid w:val="00F17C71"/>
    <w:rsid w:val="00F17D56"/>
    <w:rsid w:val="00F20046"/>
    <w:rsid w:val="00F20242"/>
    <w:rsid w:val="00F202D8"/>
    <w:rsid w:val="00F20598"/>
    <w:rsid w:val="00F206FE"/>
    <w:rsid w:val="00F207EF"/>
    <w:rsid w:val="00F20A60"/>
    <w:rsid w:val="00F20B30"/>
    <w:rsid w:val="00F20C44"/>
    <w:rsid w:val="00F20D24"/>
    <w:rsid w:val="00F20F5B"/>
    <w:rsid w:val="00F21048"/>
    <w:rsid w:val="00F210AB"/>
    <w:rsid w:val="00F21277"/>
    <w:rsid w:val="00F21322"/>
    <w:rsid w:val="00F2157F"/>
    <w:rsid w:val="00F21758"/>
    <w:rsid w:val="00F21857"/>
    <w:rsid w:val="00F218EF"/>
    <w:rsid w:val="00F21DBE"/>
    <w:rsid w:val="00F21DC3"/>
    <w:rsid w:val="00F21F61"/>
    <w:rsid w:val="00F22042"/>
    <w:rsid w:val="00F22290"/>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5A7"/>
    <w:rsid w:val="00F26603"/>
    <w:rsid w:val="00F266B2"/>
    <w:rsid w:val="00F266E8"/>
    <w:rsid w:val="00F26886"/>
    <w:rsid w:val="00F2699C"/>
    <w:rsid w:val="00F26BB1"/>
    <w:rsid w:val="00F27000"/>
    <w:rsid w:val="00F27125"/>
    <w:rsid w:val="00F27352"/>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A9"/>
    <w:rsid w:val="00F31FB1"/>
    <w:rsid w:val="00F31FE2"/>
    <w:rsid w:val="00F3215C"/>
    <w:rsid w:val="00F321F1"/>
    <w:rsid w:val="00F322F3"/>
    <w:rsid w:val="00F3236F"/>
    <w:rsid w:val="00F32374"/>
    <w:rsid w:val="00F323CB"/>
    <w:rsid w:val="00F32420"/>
    <w:rsid w:val="00F32AEF"/>
    <w:rsid w:val="00F32DD1"/>
    <w:rsid w:val="00F32F0E"/>
    <w:rsid w:val="00F32F3E"/>
    <w:rsid w:val="00F33124"/>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429"/>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9CB"/>
    <w:rsid w:val="00F40A22"/>
    <w:rsid w:val="00F40C37"/>
    <w:rsid w:val="00F40EF6"/>
    <w:rsid w:val="00F40F7A"/>
    <w:rsid w:val="00F413DA"/>
    <w:rsid w:val="00F417D7"/>
    <w:rsid w:val="00F41D1F"/>
    <w:rsid w:val="00F41D2D"/>
    <w:rsid w:val="00F41E04"/>
    <w:rsid w:val="00F41E64"/>
    <w:rsid w:val="00F4249E"/>
    <w:rsid w:val="00F424D3"/>
    <w:rsid w:val="00F424F5"/>
    <w:rsid w:val="00F426CA"/>
    <w:rsid w:val="00F42910"/>
    <w:rsid w:val="00F42A6D"/>
    <w:rsid w:val="00F42C2B"/>
    <w:rsid w:val="00F42DE7"/>
    <w:rsid w:val="00F437A0"/>
    <w:rsid w:val="00F438AB"/>
    <w:rsid w:val="00F4422F"/>
    <w:rsid w:val="00F44256"/>
    <w:rsid w:val="00F4440C"/>
    <w:rsid w:val="00F44833"/>
    <w:rsid w:val="00F448B7"/>
    <w:rsid w:val="00F44B90"/>
    <w:rsid w:val="00F44C9A"/>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1FA"/>
    <w:rsid w:val="00F51342"/>
    <w:rsid w:val="00F513BA"/>
    <w:rsid w:val="00F51447"/>
    <w:rsid w:val="00F514EF"/>
    <w:rsid w:val="00F516F4"/>
    <w:rsid w:val="00F517FC"/>
    <w:rsid w:val="00F51EAC"/>
    <w:rsid w:val="00F52266"/>
    <w:rsid w:val="00F522F6"/>
    <w:rsid w:val="00F5230A"/>
    <w:rsid w:val="00F5234E"/>
    <w:rsid w:val="00F524BF"/>
    <w:rsid w:val="00F526C9"/>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6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CCD"/>
    <w:rsid w:val="00F60CDA"/>
    <w:rsid w:val="00F60E49"/>
    <w:rsid w:val="00F60EAF"/>
    <w:rsid w:val="00F60F71"/>
    <w:rsid w:val="00F61158"/>
    <w:rsid w:val="00F612D5"/>
    <w:rsid w:val="00F612E9"/>
    <w:rsid w:val="00F6134A"/>
    <w:rsid w:val="00F6139C"/>
    <w:rsid w:val="00F614D1"/>
    <w:rsid w:val="00F61564"/>
    <w:rsid w:val="00F618AD"/>
    <w:rsid w:val="00F618EC"/>
    <w:rsid w:val="00F61B75"/>
    <w:rsid w:val="00F61FDE"/>
    <w:rsid w:val="00F6202F"/>
    <w:rsid w:val="00F62143"/>
    <w:rsid w:val="00F62338"/>
    <w:rsid w:val="00F62377"/>
    <w:rsid w:val="00F6279F"/>
    <w:rsid w:val="00F62862"/>
    <w:rsid w:val="00F62C69"/>
    <w:rsid w:val="00F62FE3"/>
    <w:rsid w:val="00F63005"/>
    <w:rsid w:val="00F63289"/>
    <w:rsid w:val="00F6345A"/>
    <w:rsid w:val="00F639FA"/>
    <w:rsid w:val="00F63A42"/>
    <w:rsid w:val="00F63A49"/>
    <w:rsid w:val="00F63CD2"/>
    <w:rsid w:val="00F63CFD"/>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5F2D"/>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0EE"/>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A8A"/>
    <w:rsid w:val="00F72C94"/>
    <w:rsid w:val="00F72EB9"/>
    <w:rsid w:val="00F72FFE"/>
    <w:rsid w:val="00F73596"/>
    <w:rsid w:val="00F737DA"/>
    <w:rsid w:val="00F738F0"/>
    <w:rsid w:val="00F73926"/>
    <w:rsid w:val="00F739C7"/>
    <w:rsid w:val="00F73F43"/>
    <w:rsid w:val="00F741EE"/>
    <w:rsid w:val="00F744DC"/>
    <w:rsid w:val="00F74664"/>
    <w:rsid w:val="00F7469F"/>
    <w:rsid w:val="00F74791"/>
    <w:rsid w:val="00F747FD"/>
    <w:rsid w:val="00F74882"/>
    <w:rsid w:val="00F74A7A"/>
    <w:rsid w:val="00F752BB"/>
    <w:rsid w:val="00F75375"/>
    <w:rsid w:val="00F75399"/>
    <w:rsid w:val="00F755B4"/>
    <w:rsid w:val="00F755BE"/>
    <w:rsid w:val="00F75C0B"/>
    <w:rsid w:val="00F75CA7"/>
    <w:rsid w:val="00F75E09"/>
    <w:rsid w:val="00F760A7"/>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511"/>
    <w:rsid w:val="00F836F5"/>
    <w:rsid w:val="00F837DD"/>
    <w:rsid w:val="00F83B8E"/>
    <w:rsid w:val="00F83B9F"/>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DC3"/>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63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1BD"/>
    <w:rsid w:val="00F95345"/>
    <w:rsid w:val="00F953BD"/>
    <w:rsid w:val="00F95528"/>
    <w:rsid w:val="00F955A3"/>
    <w:rsid w:val="00F9590D"/>
    <w:rsid w:val="00F96122"/>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AD7"/>
    <w:rsid w:val="00FA0B5B"/>
    <w:rsid w:val="00FA0C37"/>
    <w:rsid w:val="00FA0DC5"/>
    <w:rsid w:val="00FA0E7C"/>
    <w:rsid w:val="00FA0F61"/>
    <w:rsid w:val="00FA1096"/>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766"/>
    <w:rsid w:val="00FA3871"/>
    <w:rsid w:val="00FA3B31"/>
    <w:rsid w:val="00FA3C84"/>
    <w:rsid w:val="00FA3F88"/>
    <w:rsid w:val="00FA40C1"/>
    <w:rsid w:val="00FA4131"/>
    <w:rsid w:val="00FA4137"/>
    <w:rsid w:val="00FA4342"/>
    <w:rsid w:val="00FA43AF"/>
    <w:rsid w:val="00FA46C4"/>
    <w:rsid w:val="00FA47E5"/>
    <w:rsid w:val="00FA484A"/>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36B"/>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EDE"/>
    <w:rsid w:val="00FB5F14"/>
    <w:rsid w:val="00FB601B"/>
    <w:rsid w:val="00FB619D"/>
    <w:rsid w:val="00FB6233"/>
    <w:rsid w:val="00FB6275"/>
    <w:rsid w:val="00FB63FF"/>
    <w:rsid w:val="00FB67CA"/>
    <w:rsid w:val="00FB6884"/>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A6"/>
    <w:rsid w:val="00FC5629"/>
    <w:rsid w:val="00FC57FF"/>
    <w:rsid w:val="00FC58C5"/>
    <w:rsid w:val="00FC59E5"/>
    <w:rsid w:val="00FC5A7B"/>
    <w:rsid w:val="00FC5C37"/>
    <w:rsid w:val="00FC5F5E"/>
    <w:rsid w:val="00FC6174"/>
    <w:rsid w:val="00FC629C"/>
    <w:rsid w:val="00FC65A0"/>
    <w:rsid w:val="00FC6901"/>
    <w:rsid w:val="00FC6B41"/>
    <w:rsid w:val="00FC6D8C"/>
    <w:rsid w:val="00FC6E46"/>
    <w:rsid w:val="00FC6E7D"/>
    <w:rsid w:val="00FC7221"/>
    <w:rsid w:val="00FC733B"/>
    <w:rsid w:val="00FC73D8"/>
    <w:rsid w:val="00FC7451"/>
    <w:rsid w:val="00FC75EB"/>
    <w:rsid w:val="00FC791E"/>
    <w:rsid w:val="00FC7A1A"/>
    <w:rsid w:val="00FC7EAB"/>
    <w:rsid w:val="00FC7F93"/>
    <w:rsid w:val="00FC7FDA"/>
    <w:rsid w:val="00FD0A19"/>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9E1"/>
    <w:rsid w:val="00FD3A06"/>
    <w:rsid w:val="00FD3C5A"/>
    <w:rsid w:val="00FD3E26"/>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C55"/>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915"/>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19"/>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1F5"/>
    <w:rsid w:val="00FF66CB"/>
    <w:rsid w:val="00FF69F3"/>
    <w:rsid w:val="00FF6AC3"/>
    <w:rsid w:val="00FF6CF6"/>
    <w:rsid w:val="00FF70CB"/>
    <w:rsid w:val="00FF70CF"/>
    <w:rsid w:val="00FF72A3"/>
    <w:rsid w:val="00FF74BE"/>
    <w:rsid w:val="00FF78DB"/>
    <w:rsid w:val="00FF7A36"/>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tabs>
        <w:tab w:val="num" w:pos="360"/>
      </w:tabs>
      <w:spacing w:before="120"/>
      <w:ind w:left="360" w:hanging="360"/>
      <w:outlineLvl w:val="2"/>
    </w:pPr>
    <w:rPr>
      <w:sz w:val="28"/>
    </w:rPr>
  </w:style>
  <w:style w:type="paragraph" w:styleId="Heading4">
    <w:name w:val="heading 4"/>
    <w:aliases w:val="h4"/>
    <w:basedOn w:val="Heading3"/>
    <w:next w:val="Normal"/>
    <w:link w:val="Heading4Char"/>
    <w:qFormat/>
    <w:rsid w:val="00A63872"/>
    <w:pPr>
      <w:numPr>
        <w:ilvl w:val="3"/>
      </w:numPr>
      <w:tabs>
        <w:tab w:val="num" w:pos="360"/>
      </w:tabs>
      <w:ind w:left="360" w:hanging="360"/>
      <w:outlineLvl w:val="3"/>
    </w:pPr>
    <w:rPr>
      <w:sz w:val="24"/>
    </w:rPr>
  </w:style>
  <w:style w:type="paragraph" w:styleId="Heading5">
    <w:name w:val="heading 5"/>
    <w:basedOn w:val="Heading4"/>
    <w:next w:val="Normal"/>
    <w:link w:val="Heading5Char"/>
    <w:qFormat/>
    <w:rsid w:val="00A63872"/>
    <w:pPr>
      <w:numPr>
        <w:ilvl w:val="4"/>
      </w:numPr>
      <w:tabs>
        <w:tab w:val="num" w:pos="360"/>
      </w:tabs>
      <w:ind w:left="360" w:hanging="360"/>
      <w:outlineLvl w:val="4"/>
    </w:pPr>
    <w:rPr>
      <w:sz w:val="22"/>
    </w:rPr>
  </w:style>
  <w:style w:type="paragraph" w:styleId="Heading6">
    <w:name w:val="heading 6"/>
    <w:basedOn w:val="H6"/>
    <w:next w:val="Normal"/>
    <w:qFormat/>
    <w:rsid w:val="00A63872"/>
    <w:pPr>
      <w:numPr>
        <w:ilvl w:val="5"/>
      </w:numPr>
      <w:tabs>
        <w:tab w:val="num" w:pos="360"/>
      </w:tabs>
      <w:ind w:left="360" w:hanging="360"/>
      <w:outlineLvl w:val="5"/>
    </w:pPr>
  </w:style>
  <w:style w:type="paragraph" w:styleId="Heading7">
    <w:name w:val="heading 7"/>
    <w:basedOn w:val="H6"/>
    <w:next w:val="Normal"/>
    <w:qFormat/>
    <w:rsid w:val="00A63872"/>
    <w:pPr>
      <w:numPr>
        <w:ilvl w:val="6"/>
      </w:numPr>
      <w:tabs>
        <w:tab w:val="num" w:pos="360"/>
      </w:tabs>
      <w:ind w:left="360" w:hanging="360"/>
      <w:outlineLvl w:val="6"/>
    </w:pPr>
  </w:style>
  <w:style w:type="paragraph" w:styleId="Heading8">
    <w:name w:val="heading 8"/>
    <w:basedOn w:val="Heading1"/>
    <w:next w:val="Normal"/>
    <w:qFormat/>
    <w:rsid w:val="00A63872"/>
    <w:pPr>
      <w:numPr>
        <w:ilvl w:val="7"/>
      </w:numPr>
      <w:tabs>
        <w:tab w:val="num" w:pos="360"/>
      </w:tabs>
      <w:ind w:left="360" w:hanging="360"/>
      <w:outlineLvl w:val="7"/>
    </w:pPr>
  </w:style>
  <w:style w:type="paragraph" w:styleId="Heading9">
    <w:name w:val="heading 9"/>
    <w:basedOn w:val="Heading8"/>
    <w:next w:val="Normal"/>
    <w:qFormat/>
    <w:rsid w:val="00A63872"/>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pBdr>
        <w:top w:val="single" w:sz="12" w:space="3" w:color="auto"/>
      </w:pBdr>
      <w:tabs>
        <w:tab w:val="num" w:pos="360"/>
      </w:tabs>
      <w:spacing w:before="240"/>
      <w:ind w:left="360" w:hanging="36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DF3437B-49D4-46F8-9355-CDA45637D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1659</TotalTime>
  <Pages>5</Pages>
  <Words>1912</Words>
  <Characters>10902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12789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559</cp:revision>
  <cp:lastPrinted>2020-02-14T19:36:00Z</cp:lastPrinted>
  <dcterms:created xsi:type="dcterms:W3CDTF">2024-07-29T05:36:00Z</dcterms:created>
  <dcterms:modified xsi:type="dcterms:W3CDTF">2024-08-09T08:22:00Z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